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9D5" w:rsidRDefault="000019D5" w:rsidP="000019D5">
      <w:pPr>
        <w:spacing w:after="100" w:afterAutospacing="1" w:line="240" w:lineRule="atLeast"/>
        <w:ind w:left="720"/>
        <w:contextualSpacing/>
        <w:jc w:val="center"/>
        <w:rPr>
          <w:rFonts w:ascii="Verdana" w:eastAsiaTheme="minorHAnsi" w:hAnsi="Verdana" w:cstheme="minorHAnsi"/>
          <w:b/>
          <w:snapToGrid w:val="0"/>
          <w:szCs w:val="20"/>
          <w:lang w:val="sr-Cyrl-RS" w:eastAsia="en-US"/>
        </w:rPr>
      </w:pPr>
    </w:p>
    <w:p w:rsidR="000019D5" w:rsidRPr="000019D5" w:rsidRDefault="000019D5" w:rsidP="000019D5">
      <w:pPr>
        <w:spacing w:after="100" w:afterAutospacing="1" w:line="240" w:lineRule="atLeast"/>
        <w:contextualSpacing/>
        <w:jc w:val="center"/>
        <w:rPr>
          <w:rFonts w:ascii="Verdana" w:eastAsiaTheme="minorHAnsi" w:hAnsi="Verdana" w:cstheme="minorHAnsi"/>
          <w:b/>
          <w:snapToGrid w:val="0"/>
          <w:szCs w:val="20"/>
          <w:lang w:val="sr-Cyrl-RS" w:eastAsia="en-US"/>
        </w:rPr>
      </w:pPr>
      <w:r w:rsidRPr="000019D5">
        <w:rPr>
          <w:rFonts w:ascii="Verdana" w:eastAsiaTheme="minorHAnsi" w:hAnsi="Verdana" w:cstheme="minorHAnsi"/>
          <w:b/>
          <w:snapToGrid w:val="0"/>
          <w:szCs w:val="20"/>
          <w:lang w:val="sr-Cyrl-RS" w:eastAsia="en-US"/>
        </w:rPr>
        <w:t>Statement on the contribution of the applicant (</w:t>
      </w:r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>to be filled by those applicants who has included contribution)</w:t>
      </w: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center"/>
        <w:rPr>
          <w:rFonts w:eastAsiaTheme="minorHAnsi"/>
          <w:snapToGrid w:val="0"/>
          <w:sz w:val="24"/>
          <w:lang w:val="en-US" w:eastAsia="en-US"/>
        </w:rPr>
      </w:pPr>
      <w:proofErr w:type="spellStart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>Изјава</w:t>
      </w:r>
      <w:proofErr w:type="spellEnd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 xml:space="preserve"> о </w:t>
      </w:r>
      <w:proofErr w:type="spellStart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>доприносу</w:t>
      </w:r>
      <w:proofErr w:type="spellEnd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>подносиоца</w:t>
      </w:r>
      <w:proofErr w:type="spellEnd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>приј</w:t>
      </w:r>
      <w:proofErr w:type="spellEnd"/>
      <w:r w:rsidR="00DA3F5D">
        <w:rPr>
          <w:rFonts w:ascii="Verdana" w:eastAsiaTheme="minorHAnsi" w:hAnsi="Verdana" w:cstheme="minorHAnsi"/>
          <w:b/>
          <w:snapToGrid w:val="0"/>
          <w:szCs w:val="20"/>
          <w:lang w:val="sr-Cyrl-CS" w:eastAsia="en-US"/>
        </w:rPr>
        <w:t>а</w:t>
      </w:r>
      <w:proofErr w:type="spellStart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>ве</w:t>
      </w:r>
      <w:proofErr w:type="spellEnd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 xml:space="preserve"> (</w:t>
      </w:r>
      <w:proofErr w:type="spellStart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>Попуњавају</w:t>
      </w:r>
      <w:proofErr w:type="spellEnd"/>
      <w:r w:rsidRPr="000019D5">
        <w:rPr>
          <w:rFonts w:ascii="Verdana" w:eastAsiaTheme="minorHAnsi" w:hAnsi="Verdana" w:cstheme="minorHAnsi"/>
          <w:b/>
          <w:snapToGrid w:val="0"/>
          <w:szCs w:val="20"/>
          <w:lang w:val="en-US" w:eastAsia="en-US"/>
        </w:rPr>
        <w:t xml:space="preserve"> </w:t>
      </w:r>
      <w:r w:rsidRPr="000019D5">
        <w:rPr>
          <w:rFonts w:ascii="Verdana" w:eastAsiaTheme="minorHAnsi" w:hAnsi="Verdana" w:cstheme="minorHAnsi"/>
          <w:b/>
          <w:snapToGrid w:val="0"/>
          <w:szCs w:val="20"/>
          <w:lang w:val="sr-Cyrl-RS" w:eastAsia="en-US"/>
        </w:rPr>
        <w:t>они апликанти који имају контрибуцију)</w:t>
      </w:r>
    </w:p>
    <w:p w:rsidR="000019D5" w:rsidRPr="000019D5" w:rsidRDefault="000019D5" w:rsidP="000019D5">
      <w:pPr>
        <w:spacing w:after="100" w:afterAutospacing="1" w:line="240" w:lineRule="auto"/>
        <w:ind w:left="720"/>
        <w:contextualSpacing/>
        <w:jc w:val="both"/>
        <w:rPr>
          <w:rFonts w:ascii="Verdana" w:eastAsiaTheme="minorHAnsi" w:hAnsi="Verdana" w:cstheme="minorHAnsi"/>
          <w:szCs w:val="20"/>
          <w:lang w:val="en-US" w:eastAsia="en-US"/>
        </w:rPr>
      </w:pPr>
    </w:p>
    <w:p w:rsidR="00C3691F" w:rsidRDefault="000019D5" w:rsidP="000019D5">
      <w:pPr>
        <w:spacing w:after="0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r w:rsidRPr="000019D5">
        <w:rPr>
          <w:rFonts w:ascii="Verdana" w:eastAsiaTheme="minorHAnsi" w:hAnsi="Verdana" w:cstheme="minorHAnsi"/>
          <w:noProof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DDEF4A" wp14:editId="1A31E4D8">
                <wp:simplePos x="0" y="0"/>
                <wp:positionH relativeFrom="column">
                  <wp:posOffset>2301240</wp:posOffset>
                </wp:positionH>
                <wp:positionV relativeFrom="paragraph">
                  <wp:posOffset>148854</wp:posOffset>
                </wp:positionV>
                <wp:extent cx="2867025" cy="0"/>
                <wp:effectExtent l="0" t="0" r="9525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70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81.2pt,11.7pt" to="406.95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" strokecolor="windowText"/>
            </w:pict>
          </mc:Fallback>
        </mc:AlternateContent>
      </w:r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During the period of this award, </w:t>
      </w:r>
      <w:r w:rsidRPr="000019D5">
        <w:rPr>
          <w:rFonts w:ascii="Verdana" w:eastAsiaTheme="minorHAnsi" w:hAnsi="Verdana" w:cstheme="minorHAnsi"/>
          <w:szCs w:val="20"/>
          <w:lang w:val="sr-Cyrl-CS" w:eastAsia="en-US"/>
          <w14:textOutline w14:w="9525" w14:cap="rnd" w14:cmpd="sng" w14:algn="ctr">
            <w14:solidFill>
              <w14:srgbClr w14:val="000000"/>
            </w14:solidFill>
            <w14:prstDash w14:val="solid"/>
            <w14:bevel/>
          </w14:textOutline>
        </w:rPr>
        <w:t xml:space="preserve">                                                           </w:t>
      </w:r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agrees to spend funds from non-U.S. Government </w:t>
      </w:r>
    </w:p>
    <w:p w:rsidR="00C3691F" w:rsidRDefault="00C3691F" w:rsidP="00C3691F">
      <w:pPr>
        <w:tabs>
          <w:tab w:val="left" w:pos="5149"/>
        </w:tabs>
        <w:spacing w:after="0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r>
        <w:rPr>
          <w:rFonts w:ascii="Verdana" w:eastAsiaTheme="minorHAnsi" w:hAnsi="Verdana" w:cstheme="minorHAnsi"/>
          <w:szCs w:val="20"/>
          <w:lang w:val="sr-Cyrl-CS" w:eastAsia="en-US"/>
        </w:rPr>
        <w:tab/>
      </w:r>
      <w:r w:rsidRPr="000019D5">
        <w:rPr>
          <w:rFonts w:ascii="Verdana" w:eastAsiaTheme="minorHAnsi" w:hAnsi="Verdana" w:cstheme="minorHAnsi"/>
          <w:sz w:val="14"/>
          <w:szCs w:val="20"/>
          <w:lang w:val="sr-Cyrl-CS" w:eastAsia="en-US"/>
        </w:rPr>
        <w:t>(</w:t>
      </w:r>
      <w:r w:rsidR="00885018">
        <w:rPr>
          <w:rFonts w:ascii="Verdana" w:eastAsiaTheme="minorHAnsi" w:hAnsi="Verdana" w:cstheme="minorHAnsi"/>
          <w:sz w:val="12"/>
          <w:szCs w:val="20"/>
          <w:lang w:val="en-US" w:eastAsia="en-US"/>
        </w:rPr>
        <w:t>ORGANIZATION</w:t>
      </w:r>
      <w:r w:rsidR="00885018">
        <w:rPr>
          <w:rFonts w:ascii="Verdana" w:eastAsiaTheme="minorHAnsi" w:hAnsi="Verdana" w:cstheme="minorHAnsi"/>
          <w:sz w:val="12"/>
          <w:szCs w:val="20"/>
          <w:lang w:val="sr-Latn-CS" w:eastAsia="en-US"/>
        </w:rPr>
        <w:t>'S NAME</w:t>
      </w:r>
      <w:r w:rsidRPr="000019D5">
        <w:rPr>
          <w:rFonts w:ascii="Verdana" w:eastAsiaTheme="minorHAnsi" w:hAnsi="Verdana" w:cstheme="minorHAnsi"/>
          <w:sz w:val="12"/>
          <w:szCs w:val="20"/>
          <w:lang w:val="sr-Cyrl-CS" w:eastAsia="en-US"/>
        </w:rPr>
        <w:t>)</w:t>
      </w:r>
    </w:p>
    <w:p w:rsidR="000019D5" w:rsidRPr="000019D5" w:rsidRDefault="00C3691F" w:rsidP="00C3691F">
      <w:pPr>
        <w:tabs>
          <w:tab w:val="left" w:pos="5149"/>
        </w:tabs>
        <w:spacing w:after="0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r w:rsidRPr="000019D5">
        <w:rPr>
          <w:rFonts w:ascii="Verdana" w:eastAsiaTheme="minorHAnsi" w:hAnsi="Verdana" w:cstheme="minorHAnsi"/>
          <w:noProof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82D236" wp14:editId="47C729A0">
                <wp:simplePos x="0" y="0"/>
                <wp:positionH relativeFrom="column">
                  <wp:posOffset>3301269</wp:posOffset>
                </wp:positionH>
                <wp:positionV relativeFrom="paragraph">
                  <wp:posOffset>150723</wp:posOffset>
                </wp:positionV>
                <wp:extent cx="2449902" cy="0"/>
                <wp:effectExtent l="0" t="0" r="2667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9902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9.95pt,11.85pt" to="452.8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" strokecolor="windowText"/>
            </w:pict>
          </mc:Fallback>
        </mc:AlternateContent>
      </w:r>
      <w:proofErr w:type="gramStart"/>
      <w:r>
        <w:rPr>
          <w:rFonts w:ascii="Verdana" w:eastAsiaTheme="minorHAnsi" w:hAnsi="Verdana" w:cstheme="minorHAnsi"/>
          <w:szCs w:val="20"/>
          <w:lang w:val="en-US" w:eastAsia="en-US"/>
        </w:rPr>
        <w:t>sources</w:t>
      </w:r>
      <w:proofErr w:type="gramEnd"/>
      <w:r>
        <w:rPr>
          <w:rFonts w:ascii="Verdana" w:eastAsiaTheme="minorHAnsi" w:hAnsi="Verdana" w:cstheme="minorHAnsi"/>
          <w:szCs w:val="20"/>
          <w:lang w:val="sr-Cyrl-CS" w:eastAsia="en-US"/>
        </w:rPr>
        <w:t xml:space="preserve"> </w:t>
      </w:r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in the amount of</w:t>
      </w:r>
      <w:r>
        <w:rPr>
          <w:rFonts w:ascii="Verdana" w:eastAsiaTheme="minorHAnsi" w:hAnsi="Verdana" w:cstheme="minorHAnsi"/>
          <w:szCs w:val="20"/>
          <w:lang w:val="sr-Cyrl-CS" w:eastAsia="en-US"/>
        </w:rPr>
        <w:t xml:space="preserve"> $ ________</w:t>
      </w:r>
      <w:r w:rsidR="000019D5" w:rsidRPr="000019D5">
        <w:rPr>
          <w:rFonts w:ascii="Verdana" w:eastAsiaTheme="minorHAnsi" w:hAnsi="Verdana" w:cstheme="minorHAnsi"/>
          <w:szCs w:val="20"/>
          <w:lang w:val="sr-Cyrl-CS" w:eastAsia="en-US"/>
        </w:rPr>
        <w:t xml:space="preserve"> </w:t>
      </w:r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to cover</w:t>
      </w:r>
      <w:r w:rsidR="000019D5" w:rsidRPr="000019D5">
        <w:rPr>
          <w:rFonts w:ascii="Verdana" w:eastAsiaTheme="minorHAnsi" w:hAnsi="Verdana" w:cstheme="minorHAnsi"/>
          <w:szCs w:val="20"/>
          <w:lang w:val="sr-Cyrl-CS" w:eastAsia="en-US"/>
        </w:rPr>
        <w:t xml:space="preserve">                                          </w:t>
      </w:r>
      <w:r w:rsidR="000019D5" w:rsidRPr="000019D5">
        <w:rPr>
          <w:rFonts w:ascii="Verdana" w:eastAsiaTheme="minorHAnsi" w:hAnsi="Verdana" w:cstheme="minorHAnsi"/>
          <w:szCs w:val="20"/>
          <w:lang w:val="sr-Cyrl-CS" w:eastAsia="en-US"/>
        </w:rPr>
        <w:tab/>
      </w:r>
      <w:r>
        <w:rPr>
          <w:rFonts w:ascii="Verdana" w:eastAsiaTheme="minorHAnsi" w:hAnsi="Verdana" w:cstheme="minorHAnsi"/>
          <w:szCs w:val="20"/>
          <w:lang w:val="sr-Cyrl-CS" w:eastAsia="en-US"/>
        </w:rPr>
        <w:t xml:space="preserve">         </w:t>
      </w:r>
      <w:r w:rsidR="000019D5" w:rsidRPr="000019D5">
        <w:rPr>
          <w:rFonts w:ascii="Verdana" w:eastAsiaTheme="minorHAnsi" w:hAnsi="Verdana" w:cstheme="minorHAnsi"/>
          <w:szCs w:val="20"/>
          <w:lang w:val="sr-Cyrl-CS" w:eastAsia="en-US"/>
        </w:rPr>
        <w:t>.</w:t>
      </w:r>
    </w:p>
    <w:p w:rsidR="000019D5" w:rsidRPr="000019D5" w:rsidRDefault="000019D5" w:rsidP="000019D5">
      <w:pPr>
        <w:spacing w:after="100" w:afterAutospacing="1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r w:rsidRPr="000019D5">
        <w:rPr>
          <w:rFonts w:ascii="Verdana" w:eastAsiaTheme="minorHAnsi" w:hAnsi="Verdana" w:cstheme="minorHAnsi"/>
          <w:szCs w:val="20"/>
          <w:lang w:val="sr-Cyrl-CS" w:eastAsia="en-US"/>
        </w:rPr>
        <w:t xml:space="preserve">                            </w:t>
      </w:r>
      <w:r w:rsidR="00C3691F">
        <w:rPr>
          <w:rFonts w:ascii="Verdana" w:eastAsiaTheme="minorHAnsi" w:hAnsi="Verdana" w:cstheme="minorHAnsi"/>
          <w:szCs w:val="20"/>
          <w:lang w:val="sr-Cyrl-CS" w:eastAsia="en-US"/>
        </w:rPr>
        <w:t xml:space="preserve">                                                          </w:t>
      </w:r>
      <w:r w:rsidRPr="000019D5">
        <w:rPr>
          <w:rFonts w:ascii="Verdana" w:eastAsiaTheme="minorHAnsi" w:hAnsi="Verdana" w:cstheme="minorHAnsi"/>
          <w:sz w:val="12"/>
          <w:szCs w:val="20"/>
          <w:lang w:val="en-US" w:eastAsia="en-US"/>
        </w:rPr>
        <w:t>(NAME THE COSTS)</w:t>
      </w:r>
    </w:p>
    <w:p w:rsidR="00F464DD" w:rsidRDefault="00F464DD" w:rsidP="000019D5">
      <w:pPr>
        <w:spacing w:after="100" w:afterAutospacing="1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r w:rsidRPr="000019D5">
        <w:rPr>
          <w:rFonts w:ascii="Verdana" w:eastAsiaTheme="minorHAnsi" w:hAnsi="Verdana" w:cstheme="minorHAnsi"/>
          <w:noProof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84B3653" wp14:editId="286FF4BB">
                <wp:simplePos x="0" y="0"/>
                <wp:positionH relativeFrom="column">
                  <wp:posOffset>5492379</wp:posOffset>
                </wp:positionH>
                <wp:positionV relativeFrom="paragraph">
                  <wp:posOffset>155887</wp:posOffset>
                </wp:positionV>
                <wp:extent cx="3269411" cy="0"/>
                <wp:effectExtent l="0" t="0" r="26670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269411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5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32.45pt,12.25pt" to="689.9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" strokecolor="windowText"/>
            </w:pict>
          </mc:Fallback>
        </mc:AlternateConten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Током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реализације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активности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за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које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су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одобрена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бесповратна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средства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, </w:t>
      </w:r>
    </w:p>
    <w:p w:rsidR="00F464DD" w:rsidRDefault="00F464DD" w:rsidP="00F464DD">
      <w:pPr>
        <w:spacing w:after="100" w:afterAutospacing="1" w:line="240" w:lineRule="auto"/>
        <w:contextualSpacing/>
        <w:jc w:val="center"/>
        <w:rPr>
          <w:rFonts w:ascii="Verdana" w:eastAsiaTheme="minorHAnsi" w:hAnsi="Verdana" w:cstheme="minorHAnsi"/>
          <w:szCs w:val="20"/>
          <w:lang w:val="sr-Cyrl-CS" w:eastAsia="en-US"/>
        </w:rPr>
      </w:pPr>
      <w:r>
        <w:rPr>
          <w:rFonts w:ascii="Verdana" w:eastAsiaTheme="minorHAnsi" w:hAnsi="Verdana" w:cstheme="minorHAnsi"/>
          <w:sz w:val="12"/>
          <w:szCs w:val="20"/>
          <w:lang w:val="sr-Cyrl-CS" w:eastAsia="en-US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0019D5" w:rsidRPr="000019D5">
        <w:rPr>
          <w:rFonts w:ascii="Verdana" w:eastAsiaTheme="minorHAnsi" w:hAnsi="Verdana" w:cstheme="minorHAnsi"/>
          <w:sz w:val="12"/>
          <w:szCs w:val="20"/>
          <w:lang w:val="en-US" w:eastAsia="en-US"/>
        </w:rPr>
        <w:t>(</w:t>
      </w:r>
      <w:r w:rsidR="00885018">
        <w:rPr>
          <w:rFonts w:ascii="Verdana" w:eastAsiaTheme="minorHAnsi" w:hAnsi="Verdana" w:cstheme="minorHAnsi"/>
          <w:sz w:val="12"/>
          <w:szCs w:val="20"/>
          <w:lang w:val="sr-Cyrl-CS" w:eastAsia="en-US"/>
        </w:rPr>
        <w:t>НАЗИВ ММСП</w:t>
      </w:r>
      <w:r w:rsidR="000019D5" w:rsidRPr="000019D5">
        <w:rPr>
          <w:rFonts w:ascii="Verdana" w:eastAsiaTheme="minorHAnsi" w:hAnsi="Verdana" w:cstheme="minorHAnsi"/>
          <w:sz w:val="12"/>
          <w:szCs w:val="20"/>
          <w:lang w:val="en-US" w:eastAsia="en-US"/>
        </w:rPr>
        <w:t>)</w:t>
      </w:r>
    </w:p>
    <w:p w:rsidR="00F464DD" w:rsidRDefault="000019D5" w:rsidP="00F464DD">
      <w:pPr>
        <w:spacing w:after="0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proofErr w:type="spellStart"/>
      <w:proofErr w:type="gram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сагласан</w:t>
      </w:r>
      <w:proofErr w:type="spellEnd"/>
      <w:proofErr w:type="gram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је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да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уложи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сре</w:t>
      </w:r>
      <w:proofErr w:type="spellEnd"/>
      <w:r w:rsidR="00F464DD">
        <w:rPr>
          <w:rFonts w:ascii="Verdana" w:eastAsiaTheme="minorHAnsi" w:hAnsi="Verdana" w:cstheme="minorHAnsi"/>
          <w:szCs w:val="20"/>
          <w:lang w:val="sr-Cyrl-CS" w:eastAsia="en-US"/>
        </w:rPr>
        <w:t>д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ства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која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не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потичу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из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фондова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Владе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САД,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износ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од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РСД </w:t>
      </w:r>
      <w:r w:rsidR="00F464DD">
        <w:rPr>
          <w:rFonts w:ascii="Verdana" w:eastAsiaTheme="minorHAnsi" w:hAnsi="Verdana" w:cstheme="minorHAnsi"/>
          <w:szCs w:val="20"/>
          <w:lang w:val="sr-Cyrl-CS" w:eastAsia="en-US"/>
        </w:rPr>
        <w:t xml:space="preserve">________ 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ради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покрића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трошкова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</w:p>
    <w:p w:rsidR="00F464DD" w:rsidRDefault="00F464DD" w:rsidP="00F464DD">
      <w:pPr>
        <w:spacing w:after="0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</w:p>
    <w:p w:rsidR="00F464DD" w:rsidRDefault="00F464DD" w:rsidP="00F464DD">
      <w:pPr>
        <w:tabs>
          <w:tab w:val="left" w:pos="4048"/>
        </w:tabs>
        <w:spacing w:after="0" w:line="240" w:lineRule="auto"/>
        <w:contextualSpacing/>
        <w:jc w:val="both"/>
        <w:rPr>
          <w:rFonts w:ascii="Verdana" w:eastAsiaTheme="minorHAnsi" w:hAnsi="Verdana" w:cstheme="minorHAnsi"/>
          <w:sz w:val="12"/>
          <w:szCs w:val="20"/>
          <w:lang w:val="sr-Cyrl-CS" w:eastAsia="en-US"/>
        </w:rPr>
      </w:pPr>
      <w:r w:rsidRPr="000019D5">
        <w:rPr>
          <w:rFonts w:ascii="Verdana" w:eastAsiaTheme="minorHAnsi" w:hAnsi="Verdana" w:cstheme="minorHAnsi"/>
          <w:noProof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9CB95C0" wp14:editId="323C9967">
                <wp:simplePos x="0" y="0"/>
                <wp:positionH relativeFrom="column">
                  <wp:posOffset>-6350</wp:posOffset>
                </wp:positionH>
                <wp:positionV relativeFrom="paragraph">
                  <wp:posOffset>41910</wp:posOffset>
                </wp:positionV>
                <wp:extent cx="2449830" cy="0"/>
                <wp:effectExtent l="0" t="0" r="26670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4983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pt,3.3pt" to="192.4pt,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" strokecolor="windowText"/>
            </w:pict>
          </mc:Fallback>
        </mc:AlternateContent>
      </w:r>
      <w:r>
        <w:rPr>
          <w:rFonts w:ascii="Verdana" w:eastAsiaTheme="minorHAnsi" w:hAnsi="Verdana" w:cstheme="minorHAnsi"/>
          <w:sz w:val="12"/>
          <w:szCs w:val="20"/>
          <w:lang w:val="sr-Cyrl-CS" w:eastAsia="en-US"/>
        </w:rPr>
        <w:tab/>
        <w:t>.</w:t>
      </w:r>
    </w:p>
    <w:p w:rsidR="000019D5" w:rsidRPr="000019D5" w:rsidRDefault="00F464DD" w:rsidP="000E6DB3">
      <w:pPr>
        <w:spacing w:after="0" w:line="240" w:lineRule="auto"/>
        <w:contextualSpacing/>
        <w:jc w:val="both"/>
        <w:rPr>
          <w:rFonts w:ascii="Verdana" w:eastAsiaTheme="minorHAnsi" w:hAnsi="Verdana" w:cstheme="minorHAnsi"/>
          <w:i/>
          <w:szCs w:val="20"/>
          <w:lang w:val="sr-Cyrl-CS" w:eastAsia="en-US"/>
        </w:rPr>
      </w:pPr>
      <w:r>
        <w:rPr>
          <w:rFonts w:ascii="Verdana" w:eastAsiaTheme="minorHAnsi" w:hAnsi="Verdana" w:cstheme="minorHAnsi"/>
          <w:sz w:val="12"/>
          <w:szCs w:val="20"/>
          <w:lang w:val="sr-Cyrl-CS" w:eastAsia="en-US"/>
        </w:rPr>
        <w:t xml:space="preserve">                                  </w:t>
      </w:r>
      <w:r w:rsidR="000019D5" w:rsidRPr="000019D5">
        <w:rPr>
          <w:rFonts w:ascii="Verdana" w:eastAsiaTheme="minorHAnsi" w:hAnsi="Verdana" w:cstheme="minorHAnsi"/>
          <w:sz w:val="12"/>
          <w:szCs w:val="20"/>
          <w:lang w:val="en-US" w:eastAsia="en-US"/>
        </w:rPr>
        <w:t>(</w:t>
      </w:r>
      <w:r w:rsidRPr="00F464DD">
        <w:rPr>
          <w:rFonts w:ascii="Verdana" w:eastAsiaTheme="minorHAnsi" w:hAnsi="Verdana" w:cstheme="minorHAnsi"/>
          <w:sz w:val="12"/>
          <w:szCs w:val="20"/>
          <w:lang w:val="sr-Cyrl-CS" w:eastAsia="en-US"/>
        </w:rPr>
        <w:t>НАЗИВ ТРОШКА</w:t>
      </w:r>
      <w:r w:rsidR="000019D5" w:rsidRPr="000019D5">
        <w:rPr>
          <w:rFonts w:ascii="Verdana" w:eastAsiaTheme="minorHAnsi" w:hAnsi="Verdana" w:cstheme="minorHAnsi"/>
          <w:sz w:val="12"/>
          <w:szCs w:val="20"/>
          <w:lang w:val="en-US" w:eastAsia="en-US"/>
        </w:rPr>
        <w:t>)</w:t>
      </w:r>
    </w:p>
    <w:p w:rsidR="00593442" w:rsidRDefault="00593442" w:rsidP="000019D5">
      <w:pPr>
        <w:spacing w:after="100" w:afterAutospacing="1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r w:rsidRPr="000019D5">
        <w:rPr>
          <w:rFonts w:ascii="Verdana" w:eastAsiaTheme="minorHAnsi" w:hAnsi="Verdana" w:cstheme="minorHAnsi"/>
          <w:noProof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59D5D62A" wp14:editId="7B85E99D">
                <wp:simplePos x="0" y="0"/>
                <wp:positionH relativeFrom="column">
                  <wp:posOffset>356870</wp:posOffset>
                </wp:positionH>
                <wp:positionV relativeFrom="paragraph">
                  <wp:posOffset>149860</wp:posOffset>
                </wp:positionV>
                <wp:extent cx="2867025" cy="0"/>
                <wp:effectExtent l="0" t="0" r="9525" b="19050"/>
                <wp:wrapNone/>
                <wp:docPr id="7" name="Straight Connector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6702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7" o:spid="_x0000_s1026" style="position:absolute;z-index:2516674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8.1pt,11.8pt" to="253.85pt,1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" strokecolor="windowText"/>
            </w:pict>
          </mc:Fallback>
        </mc:AlternateContent>
      </w:r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Also, </w:t>
      </w:r>
      <w:r>
        <w:rPr>
          <w:rFonts w:ascii="Verdana" w:eastAsiaTheme="minorHAnsi" w:hAnsi="Verdana" w:cstheme="minorHAnsi"/>
          <w:szCs w:val="20"/>
          <w:lang w:val="sr-Cyrl-CS" w:eastAsia="en-US"/>
        </w:rPr>
        <w:t xml:space="preserve">                                                            </w:t>
      </w:r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professional and technical personnel will provide volunteer services necessary</w:t>
      </w:r>
    </w:p>
    <w:p w:rsidR="00593442" w:rsidRDefault="00593442" w:rsidP="000019D5">
      <w:pPr>
        <w:spacing w:after="100" w:afterAutospacing="1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r>
        <w:rPr>
          <w:rFonts w:ascii="Verdana" w:eastAsiaTheme="minorHAnsi" w:hAnsi="Verdana" w:cstheme="minorHAnsi"/>
          <w:sz w:val="14"/>
          <w:szCs w:val="20"/>
          <w:lang w:val="sr-Cyrl-CS" w:eastAsia="en-US"/>
        </w:rPr>
        <w:t xml:space="preserve">                                          </w:t>
      </w:r>
      <w:r w:rsidR="00885018" w:rsidRPr="000019D5">
        <w:rPr>
          <w:rFonts w:ascii="Verdana" w:eastAsiaTheme="minorHAnsi" w:hAnsi="Verdana" w:cstheme="minorHAnsi"/>
          <w:sz w:val="14"/>
          <w:szCs w:val="20"/>
          <w:lang w:val="sr-Cyrl-CS" w:eastAsia="en-US"/>
        </w:rPr>
        <w:t>(</w:t>
      </w:r>
      <w:r w:rsidR="00885018">
        <w:rPr>
          <w:rFonts w:ascii="Verdana" w:eastAsiaTheme="minorHAnsi" w:hAnsi="Verdana" w:cstheme="minorHAnsi"/>
          <w:sz w:val="12"/>
          <w:szCs w:val="20"/>
          <w:lang w:val="en-US" w:eastAsia="en-US"/>
        </w:rPr>
        <w:t>ORGANIZATION</w:t>
      </w:r>
      <w:r w:rsidR="00885018">
        <w:rPr>
          <w:rFonts w:ascii="Verdana" w:eastAsiaTheme="minorHAnsi" w:hAnsi="Verdana" w:cstheme="minorHAnsi"/>
          <w:sz w:val="12"/>
          <w:szCs w:val="20"/>
          <w:lang w:val="sr-Latn-CS" w:eastAsia="en-US"/>
        </w:rPr>
        <w:t>'S NAME</w:t>
      </w:r>
      <w:r w:rsidR="00885018" w:rsidRPr="000019D5">
        <w:rPr>
          <w:rFonts w:ascii="Verdana" w:eastAsiaTheme="minorHAnsi" w:hAnsi="Verdana" w:cstheme="minorHAnsi"/>
          <w:sz w:val="12"/>
          <w:szCs w:val="20"/>
          <w:lang w:val="sr-Cyrl-CS" w:eastAsia="en-US"/>
        </w:rPr>
        <w:t>)</w:t>
      </w:r>
    </w:p>
    <w:p w:rsidR="00593442" w:rsidRDefault="00593442" w:rsidP="000019D5">
      <w:pPr>
        <w:spacing w:after="100" w:afterAutospacing="1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r w:rsidRPr="000019D5">
        <w:rPr>
          <w:rFonts w:ascii="Verdana" w:eastAsiaTheme="minorHAnsi" w:hAnsi="Verdana" w:cstheme="minorHAnsi"/>
          <w:noProof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39AA79E" wp14:editId="3F1D3DB4">
                <wp:simplePos x="0" y="0"/>
                <wp:positionH relativeFrom="column">
                  <wp:posOffset>5319850</wp:posOffset>
                </wp:positionH>
                <wp:positionV relativeFrom="paragraph">
                  <wp:posOffset>163015</wp:posOffset>
                </wp:positionV>
                <wp:extent cx="2536166" cy="0"/>
                <wp:effectExtent l="0" t="0" r="17145" b="19050"/>
                <wp:wrapNone/>
                <wp:docPr id="8" name="Straight Connector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6166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8" o:spid="_x0000_s1026" style="position:absolute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18.9pt,12.85pt" to="618.6pt,1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" strokecolor="windowText"/>
            </w:pict>
          </mc:Fallback>
        </mc:AlternateContent>
      </w:r>
      <w:proofErr w:type="gram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for</w:t>
      </w:r>
      <w:proofErr w:type="gram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the project implementation valued at </w:t>
      </w:r>
      <w:r>
        <w:rPr>
          <w:rFonts w:ascii="Verdana" w:eastAsiaTheme="minorHAnsi" w:hAnsi="Verdana" w:cstheme="minorHAnsi"/>
          <w:szCs w:val="20"/>
          <w:lang w:val="sr-Cyrl-CS" w:eastAsia="en-US"/>
        </w:rPr>
        <w:t xml:space="preserve">$________ </w:t>
      </w:r>
      <w:r w:rsidR="000019D5" w:rsidRPr="000019D5">
        <w:rPr>
          <w:rFonts w:ascii="Verdana" w:eastAsiaTheme="minorHAnsi" w:hAnsi="Verdana" w:cstheme="minorHAnsi"/>
          <w:i/>
          <w:szCs w:val="20"/>
          <w:lang w:val="en-US" w:eastAsia="en-US"/>
        </w:rPr>
        <w:t>if applicable/</w:t>
      </w:r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Такође</w:t>
      </w:r>
      <w:proofErr w:type="spellEnd"/>
      <w:r>
        <w:rPr>
          <w:rFonts w:ascii="Verdana" w:eastAsiaTheme="minorHAnsi" w:hAnsi="Verdana" w:cstheme="minorHAnsi"/>
          <w:szCs w:val="20"/>
          <w:lang w:val="sr-Cyrl-CS" w:eastAsia="en-US"/>
        </w:rPr>
        <w:t xml:space="preserve">, </w:t>
      </w:r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 </w:t>
      </w:r>
      <w:r>
        <w:rPr>
          <w:rFonts w:ascii="Verdana" w:eastAsiaTheme="minorHAnsi" w:hAnsi="Verdana" w:cstheme="minorHAnsi"/>
          <w:szCs w:val="20"/>
          <w:lang w:val="sr-Cyrl-CS" w:eastAsia="en-US"/>
        </w:rPr>
        <w:t xml:space="preserve">                                                    </w:t>
      </w:r>
      <w:proofErr w:type="spellStart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>запослени</w:t>
      </w:r>
      <w:proofErr w:type="spellEnd"/>
      <w:r w:rsidR="000019D5"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и </w:t>
      </w:r>
    </w:p>
    <w:p w:rsidR="00593442" w:rsidRDefault="00593442" w:rsidP="00593442">
      <w:pPr>
        <w:spacing w:after="100" w:afterAutospacing="1" w:line="240" w:lineRule="auto"/>
        <w:contextualSpacing/>
        <w:jc w:val="center"/>
        <w:rPr>
          <w:rFonts w:ascii="Verdana" w:eastAsiaTheme="minorHAnsi" w:hAnsi="Verdana" w:cstheme="minorHAnsi"/>
          <w:szCs w:val="20"/>
          <w:lang w:val="sr-Cyrl-CS" w:eastAsia="en-US"/>
        </w:rPr>
      </w:pPr>
      <w:r>
        <w:rPr>
          <w:rFonts w:ascii="Verdana" w:eastAsiaTheme="minorHAnsi" w:hAnsi="Verdana" w:cstheme="minorHAnsi"/>
          <w:sz w:val="12"/>
          <w:szCs w:val="20"/>
          <w:lang w:val="sr-Cyrl-CS" w:eastAsia="en-US"/>
        </w:rPr>
        <w:t xml:space="preserve">                                                                                                                                                                   </w:t>
      </w:r>
      <w:r w:rsidR="00885018" w:rsidRPr="000019D5">
        <w:rPr>
          <w:rFonts w:ascii="Verdana" w:eastAsiaTheme="minorHAnsi" w:hAnsi="Verdana" w:cstheme="minorHAnsi"/>
          <w:sz w:val="12"/>
          <w:szCs w:val="20"/>
          <w:lang w:val="en-US" w:eastAsia="en-US"/>
        </w:rPr>
        <w:t>(</w:t>
      </w:r>
      <w:r w:rsidR="00885018">
        <w:rPr>
          <w:rFonts w:ascii="Verdana" w:eastAsiaTheme="minorHAnsi" w:hAnsi="Verdana" w:cstheme="minorHAnsi"/>
          <w:sz w:val="12"/>
          <w:szCs w:val="20"/>
          <w:lang w:val="sr-Cyrl-CS" w:eastAsia="en-US"/>
        </w:rPr>
        <w:t>НАЗИВ ММСП</w:t>
      </w:r>
      <w:r w:rsidR="00885018" w:rsidRPr="000019D5">
        <w:rPr>
          <w:rFonts w:ascii="Verdana" w:eastAsiaTheme="minorHAnsi" w:hAnsi="Verdana" w:cstheme="minorHAnsi"/>
          <w:sz w:val="12"/>
          <w:szCs w:val="20"/>
          <w:lang w:val="en-US" w:eastAsia="en-US"/>
        </w:rPr>
        <w:t>)</w:t>
      </w:r>
    </w:p>
    <w:p w:rsidR="000E6DB3" w:rsidRPr="000E6DB3" w:rsidRDefault="000019D5" w:rsidP="000019D5">
      <w:pPr>
        <w:spacing w:after="100" w:afterAutospacing="1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proofErr w:type="spellStart"/>
      <w:proofErr w:type="gram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друга</w:t>
      </w:r>
      <w:proofErr w:type="spellEnd"/>
      <w:proofErr w:type="gram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лица</w:t>
      </w:r>
      <w:proofErr w:type="spellEnd"/>
      <w:r w:rsidR="00593442">
        <w:rPr>
          <w:rFonts w:ascii="Verdana" w:eastAsiaTheme="minorHAnsi" w:hAnsi="Verdana" w:cstheme="minorHAnsi"/>
          <w:szCs w:val="20"/>
          <w:lang w:val="sr-Cyrl-C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допринеће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волонтерским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радом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неопходним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током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реализације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активности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вредност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од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РСД </w:t>
      </w:r>
      <w:r w:rsidR="00593442">
        <w:rPr>
          <w:rFonts w:ascii="Verdana" w:eastAsiaTheme="minorHAnsi" w:hAnsi="Verdana" w:cstheme="minorHAnsi"/>
          <w:szCs w:val="20"/>
          <w:lang w:val="sr-Cyrl-CS" w:eastAsia="en-US"/>
        </w:rPr>
        <w:t>______</w:t>
      </w:r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–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само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ако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се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такав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рад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 xml:space="preserve"> </w:t>
      </w:r>
      <w:proofErr w:type="spellStart"/>
      <w:r w:rsidRPr="000019D5">
        <w:rPr>
          <w:rFonts w:ascii="Verdana" w:eastAsiaTheme="minorHAnsi" w:hAnsi="Verdana" w:cstheme="minorHAnsi"/>
          <w:szCs w:val="20"/>
          <w:lang w:val="en-US" w:eastAsia="en-US"/>
        </w:rPr>
        <w:t>предвиђа</w:t>
      </w:r>
      <w:proofErr w:type="spellEnd"/>
      <w:r w:rsidRPr="000019D5">
        <w:rPr>
          <w:rFonts w:ascii="Verdana" w:eastAsiaTheme="minorHAnsi" w:hAnsi="Verdana" w:cstheme="minorHAnsi"/>
          <w:szCs w:val="20"/>
          <w:lang w:val="en-US" w:eastAsia="en-US"/>
        </w:rPr>
        <w:t>.</w:t>
      </w:r>
    </w:p>
    <w:p w:rsidR="00593442" w:rsidRPr="000019D5" w:rsidRDefault="00593442" w:rsidP="000019D5">
      <w:pPr>
        <w:spacing w:after="100" w:afterAutospacing="1" w:line="240" w:lineRule="auto"/>
        <w:contextualSpacing/>
        <w:jc w:val="both"/>
        <w:rPr>
          <w:rFonts w:ascii="Verdana" w:eastAsiaTheme="minorHAnsi" w:hAnsi="Verdana" w:cstheme="minorHAnsi"/>
          <w:szCs w:val="20"/>
          <w:lang w:val="sr-Cyrl-CS" w:eastAsia="en-US"/>
        </w:rPr>
      </w:pPr>
      <w:bookmarkStart w:id="0" w:name="_GoBack"/>
      <w:bookmarkEnd w:id="0"/>
    </w:p>
    <w:tbl>
      <w:tblPr>
        <w:tblW w:w="14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299"/>
        <w:gridCol w:w="3263"/>
        <w:gridCol w:w="4301"/>
        <w:gridCol w:w="963"/>
        <w:gridCol w:w="964"/>
        <w:gridCol w:w="1779"/>
        <w:gridCol w:w="1112"/>
        <w:gridCol w:w="1113"/>
      </w:tblGrid>
      <w:tr w:rsidR="000019D5" w:rsidRPr="000019D5" w:rsidTr="00C3691F">
        <w:trPr>
          <w:trHeight w:val="1637"/>
        </w:trPr>
        <w:tc>
          <w:tcPr>
            <w:tcW w:w="1299" w:type="dxa"/>
            <w:vAlign w:val="center"/>
          </w:tcPr>
          <w:p w:rsidR="000019D5" w:rsidRPr="000019D5" w:rsidRDefault="000019D5" w:rsidP="000019D5">
            <w:pPr>
              <w:spacing w:after="100" w:afterAutospacing="1" w:line="240" w:lineRule="auto"/>
              <w:jc w:val="center"/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No/</w:t>
            </w: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Бр</w:t>
            </w:r>
            <w:proofErr w:type="spellEnd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.</w:t>
            </w:r>
          </w:p>
          <w:p w:rsidR="000019D5" w:rsidRPr="000019D5" w:rsidRDefault="000019D5" w:rsidP="000019D5">
            <w:pPr>
              <w:spacing w:after="100" w:afterAutospacing="1" w:line="240" w:lineRule="auto"/>
              <w:jc w:val="center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3263" w:type="dxa"/>
            <w:vAlign w:val="center"/>
          </w:tcPr>
          <w:p w:rsidR="000019D5" w:rsidRPr="000019D5" w:rsidRDefault="000019D5" w:rsidP="000019D5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Item/</w:t>
            </w: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Jeдиница</w:t>
            </w:r>
            <w:proofErr w:type="spellEnd"/>
          </w:p>
          <w:p w:rsidR="000019D5" w:rsidRPr="000019D5" w:rsidRDefault="00885018" w:rsidP="00885018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i/>
                <w:sz w:val="20"/>
                <w:szCs w:val="20"/>
                <w:lang w:val="en-US" w:eastAsia="en-US"/>
              </w:rPr>
            </w:pPr>
            <w:r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equipment</w:t>
            </w:r>
            <w:r w:rsidR="000019D5"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/</w:t>
            </w:r>
            <w:r>
              <w:rPr>
                <w:rFonts w:ascii="Verdana" w:eastAsiaTheme="minorHAnsi" w:hAnsi="Verdana" w:cstheme="minorHAnsi"/>
                <w:sz w:val="20"/>
                <w:szCs w:val="20"/>
                <w:lang w:val="sr-Cyrl-CS" w:eastAsia="en-US"/>
              </w:rPr>
              <w:t>опрема</w:t>
            </w:r>
            <w:r w:rsidRPr="000019D5">
              <w:rPr>
                <w:rFonts w:ascii="Verdana" w:eastAsiaTheme="minorHAnsi" w:hAnsi="Verdana" w:cstheme="minorHAnsi"/>
                <w:i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4301" w:type="dxa"/>
            <w:vAlign w:val="center"/>
          </w:tcPr>
          <w:p w:rsidR="000019D5" w:rsidRPr="000019D5" w:rsidRDefault="000019D5" w:rsidP="000019D5">
            <w:pPr>
              <w:spacing w:after="100" w:afterAutospacing="1" w:line="240" w:lineRule="auto"/>
              <w:jc w:val="center"/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Description /</w:t>
            </w: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Опис</w:t>
            </w:r>
            <w:proofErr w:type="spellEnd"/>
          </w:p>
          <w:p w:rsidR="000019D5" w:rsidRPr="000019D5" w:rsidRDefault="000019D5" w:rsidP="000019D5">
            <w:pPr>
              <w:spacing w:after="100" w:afterAutospacing="1" w:line="240" w:lineRule="auto"/>
              <w:jc w:val="center"/>
              <w:rPr>
                <w:rFonts w:ascii="Verdana" w:eastAsiaTheme="minorHAnsi" w:hAnsi="Verdana" w:cstheme="minorHAnsi"/>
                <w:i/>
                <w:sz w:val="20"/>
                <w:szCs w:val="20"/>
                <w:lang w:val="en-US" w:eastAsia="en-US"/>
              </w:rPr>
            </w:pPr>
          </w:p>
        </w:tc>
        <w:tc>
          <w:tcPr>
            <w:tcW w:w="1927" w:type="dxa"/>
            <w:gridSpan w:val="2"/>
            <w:vAlign w:val="center"/>
          </w:tcPr>
          <w:p w:rsidR="000019D5" w:rsidRPr="000019D5" w:rsidRDefault="000019D5" w:rsidP="000019D5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sz w:val="20"/>
                <w:szCs w:val="20"/>
                <w:lang w:val="sr-Cyrl-RS" w:eastAsia="en-US"/>
              </w:rPr>
            </w:pP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UniCost</w:t>
            </w:r>
            <w:proofErr w:type="spellEnd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/</w:t>
            </w:r>
          </w:p>
          <w:p w:rsidR="000019D5" w:rsidRPr="000019D5" w:rsidRDefault="000019D5" w:rsidP="000019D5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</w:pP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Јединична</w:t>
            </w:r>
            <w:proofErr w:type="spellEnd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цена</w:t>
            </w:r>
            <w:proofErr w:type="spellEnd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 xml:space="preserve"> (US$/RSD)</w:t>
            </w:r>
          </w:p>
          <w:p w:rsidR="000019D5" w:rsidRPr="000019D5" w:rsidRDefault="000019D5" w:rsidP="000019D5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779" w:type="dxa"/>
            <w:vAlign w:val="center"/>
          </w:tcPr>
          <w:p w:rsidR="000019D5" w:rsidRPr="000019D5" w:rsidRDefault="000019D5" w:rsidP="000019D5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Quantity/</w:t>
            </w:r>
          </w:p>
          <w:p w:rsidR="000019D5" w:rsidRPr="000019D5" w:rsidRDefault="000019D5" w:rsidP="000019D5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Koличина</w:t>
            </w:r>
            <w:proofErr w:type="spellEnd"/>
          </w:p>
        </w:tc>
        <w:tc>
          <w:tcPr>
            <w:tcW w:w="2225" w:type="dxa"/>
            <w:gridSpan w:val="2"/>
            <w:vAlign w:val="center"/>
          </w:tcPr>
          <w:p w:rsidR="000019D5" w:rsidRPr="000019D5" w:rsidRDefault="000019D5" w:rsidP="000019D5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Total /</w:t>
            </w: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Укупно</w:t>
            </w:r>
            <w:proofErr w:type="spellEnd"/>
          </w:p>
          <w:p w:rsidR="000019D5" w:rsidRPr="000019D5" w:rsidRDefault="000019D5" w:rsidP="000019D5">
            <w:pPr>
              <w:spacing w:after="0" w:line="240" w:lineRule="auto"/>
              <w:jc w:val="center"/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(US$/RSD)</w:t>
            </w:r>
          </w:p>
        </w:tc>
      </w:tr>
      <w:tr w:rsidR="000019D5" w:rsidRPr="000019D5" w:rsidTr="00C3691F">
        <w:trPr>
          <w:trHeight w:val="229"/>
        </w:trPr>
        <w:tc>
          <w:tcPr>
            <w:tcW w:w="14794" w:type="dxa"/>
            <w:gridSpan w:val="8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i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II Grantee Contribution/</w:t>
            </w: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Допринос</w:t>
            </w:r>
            <w:proofErr w:type="spellEnd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самог</w:t>
            </w:r>
            <w:proofErr w:type="spellEnd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подносиоца</w:t>
            </w:r>
            <w:proofErr w:type="spellEnd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пријаве</w:t>
            </w:r>
            <w:proofErr w:type="spellEnd"/>
          </w:p>
        </w:tc>
      </w:tr>
      <w:tr w:rsidR="000019D5" w:rsidRPr="000019D5" w:rsidTr="00C3691F">
        <w:trPr>
          <w:trHeight w:val="229"/>
        </w:trPr>
        <w:tc>
          <w:tcPr>
            <w:tcW w:w="1299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II-1</w:t>
            </w:r>
          </w:p>
        </w:tc>
        <w:tc>
          <w:tcPr>
            <w:tcW w:w="32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4301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779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2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</w:tr>
      <w:tr w:rsidR="000019D5" w:rsidRPr="000019D5" w:rsidTr="00C3691F">
        <w:trPr>
          <w:trHeight w:val="229"/>
        </w:trPr>
        <w:tc>
          <w:tcPr>
            <w:tcW w:w="1299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II-2</w:t>
            </w:r>
          </w:p>
        </w:tc>
        <w:tc>
          <w:tcPr>
            <w:tcW w:w="32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4301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779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2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</w:tr>
      <w:tr w:rsidR="000019D5" w:rsidRPr="000019D5" w:rsidTr="00C3691F">
        <w:trPr>
          <w:trHeight w:val="229"/>
        </w:trPr>
        <w:tc>
          <w:tcPr>
            <w:tcW w:w="12569" w:type="dxa"/>
            <w:gridSpan w:val="6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GRANTEE CONTRIBUTION TOTAL /УКУПНО ДОПРИНОС ПОДНОСИОЦА</w:t>
            </w:r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 xml:space="preserve"> </w:t>
            </w: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(US$/RSD)</w:t>
            </w:r>
          </w:p>
        </w:tc>
        <w:tc>
          <w:tcPr>
            <w:tcW w:w="1112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</w:tr>
      <w:tr w:rsidR="000019D5" w:rsidRPr="000019D5" w:rsidTr="00C3691F">
        <w:trPr>
          <w:trHeight w:val="229"/>
        </w:trPr>
        <w:tc>
          <w:tcPr>
            <w:tcW w:w="14794" w:type="dxa"/>
            <w:gridSpan w:val="8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i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b/>
                <w:sz w:val="20"/>
                <w:szCs w:val="20"/>
                <w:lang w:val="en-US" w:eastAsia="en-US"/>
              </w:rPr>
              <w:t>III Other Donor or Loan</w:t>
            </w:r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 xml:space="preserve"> /</w:t>
            </w:r>
            <w:proofErr w:type="spellStart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Допринос</w:t>
            </w:r>
            <w:proofErr w:type="spellEnd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од</w:t>
            </w:r>
            <w:proofErr w:type="spellEnd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средстава</w:t>
            </w:r>
            <w:proofErr w:type="spellEnd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других</w:t>
            </w:r>
            <w:proofErr w:type="spellEnd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донатора</w:t>
            </w:r>
            <w:proofErr w:type="spellEnd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или</w:t>
            </w:r>
            <w:proofErr w:type="spellEnd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 xml:space="preserve"> </w:t>
            </w:r>
            <w:proofErr w:type="spellStart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кредита</w:t>
            </w:r>
            <w:proofErr w:type="spellEnd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/</w:t>
            </w:r>
            <w:proofErr w:type="spellStart"/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позајмице</w:t>
            </w:r>
            <w:proofErr w:type="spellEnd"/>
          </w:p>
        </w:tc>
      </w:tr>
      <w:tr w:rsidR="000019D5" w:rsidRPr="000019D5" w:rsidTr="00C3691F">
        <w:trPr>
          <w:trHeight w:val="229"/>
        </w:trPr>
        <w:tc>
          <w:tcPr>
            <w:tcW w:w="1299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t>III-1</w:t>
            </w:r>
          </w:p>
        </w:tc>
        <w:tc>
          <w:tcPr>
            <w:tcW w:w="32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4301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779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2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</w:tr>
      <w:tr w:rsidR="000019D5" w:rsidRPr="000019D5" w:rsidTr="00C3691F">
        <w:trPr>
          <w:trHeight w:val="229"/>
        </w:trPr>
        <w:tc>
          <w:tcPr>
            <w:tcW w:w="1299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  <w:lastRenderedPageBreak/>
              <w:t>III-2</w:t>
            </w:r>
          </w:p>
        </w:tc>
        <w:tc>
          <w:tcPr>
            <w:tcW w:w="32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4301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96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779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2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3" w:type="dxa"/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</w:tr>
      <w:tr w:rsidR="000019D5" w:rsidRPr="000019D5" w:rsidTr="00C3691F">
        <w:trPr>
          <w:cantSplit/>
          <w:trHeight w:val="462"/>
        </w:trPr>
        <w:tc>
          <w:tcPr>
            <w:tcW w:w="12569" w:type="dxa"/>
            <w:gridSpan w:val="6"/>
            <w:tcBorders>
              <w:bottom w:val="single" w:sz="12" w:space="0" w:color="auto"/>
            </w:tcBorders>
          </w:tcPr>
          <w:p w:rsidR="000019D5" w:rsidRPr="000019D5" w:rsidRDefault="000019D5" w:rsidP="000019D5">
            <w:pPr>
              <w:spacing w:after="100" w:afterAutospacing="1" w:line="240" w:lineRule="auto"/>
              <w:rPr>
                <w:rFonts w:ascii="Verdana" w:eastAsiaTheme="minorHAnsi" w:hAnsi="Verdana"/>
                <w:b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/>
                <w:b/>
                <w:sz w:val="20"/>
                <w:szCs w:val="20"/>
                <w:lang w:val="en-US" w:eastAsia="en-US"/>
              </w:rPr>
              <w:t>OTHER DONOR OR LOAN TOTAL/УКУПНО ОСТАЛИ ДОНАТОРИ ИЛИ СРЕДСТВА ОД КРЕДИТА/ПОЗАЈМИЦЕ</w:t>
            </w:r>
            <w:r w:rsidRPr="000019D5">
              <w:rPr>
                <w:rFonts w:ascii="Verdana" w:eastAsiaTheme="minorHAnsi" w:hAnsi="Verdana"/>
                <w:i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2225" w:type="dxa"/>
            <w:gridSpan w:val="2"/>
            <w:tcBorders>
              <w:bottom w:val="single" w:sz="12" w:space="0" w:color="auto"/>
            </w:tcBorders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</w:tr>
      <w:tr w:rsidR="000019D5" w:rsidRPr="000019D5" w:rsidTr="00C3691F">
        <w:trPr>
          <w:cantSplit/>
          <w:trHeight w:val="417"/>
        </w:trPr>
        <w:tc>
          <w:tcPr>
            <w:tcW w:w="12569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19D5" w:rsidRPr="000019D5" w:rsidRDefault="000019D5" w:rsidP="000019D5">
            <w:pPr>
              <w:spacing w:after="100" w:afterAutospacing="1" w:line="240" w:lineRule="auto"/>
              <w:rPr>
                <w:rFonts w:ascii="Verdana" w:eastAsiaTheme="minorHAnsi" w:hAnsi="Verdana"/>
                <w:b/>
                <w:i/>
                <w:sz w:val="20"/>
                <w:szCs w:val="20"/>
                <w:lang w:val="en-US" w:eastAsia="en-US"/>
              </w:rPr>
            </w:pPr>
            <w:r w:rsidRPr="000019D5">
              <w:rPr>
                <w:rFonts w:ascii="Verdana" w:eastAsiaTheme="minorHAnsi" w:hAnsi="Verdana"/>
                <w:b/>
                <w:sz w:val="20"/>
                <w:szCs w:val="20"/>
                <w:lang w:val="en-US" w:eastAsia="en-US"/>
              </w:rPr>
              <w:t>GRAND TOTAL COST SHARE (II+III) /УКУПАН ДОПРИНОС</w:t>
            </w:r>
            <w:r w:rsidRPr="000019D5">
              <w:rPr>
                <w:rFonts w:ascii="Verdana" w:eastAsiaTheme="minorHAnsi" w:hAnsi="Verdana"/>
                <w:b/>
                <w:sz w:val="20"/>
                <w:szCs w:val="20"/>
                <w:lang w:val="sr-Cyrl-RS" w:eastAsia="en-US"/>
              </w:rPr>
              <w:t xml:space="preserve"> </w:t>
            </w:r>
            <w:r w:rsidRPr="000019D5">
              <w:rPr>
                <w:rFonts w:ascii="Verdana" w:eastAsiaTheme="minorHAnsi" w:hAnsi="Verdana"/>
                <w:b/>
                <w:sz w:val="20"/>
                <w:szCs w:val="20"/>
                <w:lang w:val="en-US" w:eastAsia="en-US"/>
              </w:rPr>
              <w:t xml:space="preserve">(II+III) </w:t>
            </w:r>
            <w:r w:rsidRPr="000019D5">
              <w:rPr>
                <w:rFonts w:ascii="Verdana" w:eastAsiaTheme="minorHAnsi" w:hAnsi="Verdana"/>
                <w:b/>
                <w:i/>
                <w:sz w:val="20"/>
                <w:szCs w:val="20"/>
                <w:lang w:val="en-US" w:eastAsia="en-US"/>
              </w:rPr>
              <w:t xml:space="preserve"> </w:t>
            </w:r>
            <w:r w:rsidRPr="000019D5">
              <w:rPr>
                <w:rFonts w:ascii="Verdana" w:eastAsiaTheme="minorHAnsi" w:hAnsi="Verdana"/>
                <w:b/>
                <w:sz w:val="20"/>
                <w:szCs w:val="20"/>
                <w:lang w:val="en-US" w:eastAsia="en-US"/>
              </w:rPr>
              <w:t>(US$</w:t>
            </w:r>
            <w:r w:rsidRPr="000019D5">
              <w:rPr>
                <w:rFonts w:ascii="Verdana" w:eastAsiaTheme="minorHAnsi" w:hAnsi="Verdana"/>
                <w:b/>
                <w:sz w:val="20"/>
                <w:szCs w:val="20"/>
                <w:lang w:val="sr-Cyrl-RS" w:eastAsia="en-US"/>
              </w:rPr>
              <w:t>/РСД</w:t>
            </w:r>
            <w:r w:rsidRPr="000019D5">
              <w:rPr>
                <w:rFonts w:ascii="Verdana" w:eastAsiaTheme="minorHAnsi" w:hAnsi="Verdana"/>
                <w:b/>
                <w:sz w:val="20"/>
                <w:szCs w:val="20"/>
                <w:lang w:val="en-US" w:eastAsia="en-US"/>
              </w:rPr>
              <w:t>)</w:t>
            </w:r>
            <w:r w:rsidRPr="000019D5">
              <w:rPr>
                <w:rFonts w:ascii="Verdana" w:eastAsiaTheme="minorHAnsi" w:hAnsi="Verdana"/>
                <w:b/>
                <w:i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11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  <w:tc>
          <w:tcPr>
            <w:tcW w:w="111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0019D5" w:rsidRPr="000019D5" w:rsidRDefault="000019D5" w:rsidP="000019D5">
            <w:pPr>
              <w:spacing w:after="100" w:afterAutospacing="1" w:line="240" w:lineRule="auto"/>
              <w:jc w:val="both"/>
              <w:rPr>
                <w:rFonts w:ascii="Verdana" w:eastAsiaTheme="minorHAnsi" w:hAnsi="Verdana" w:cstheme="minorHAnsi"/>
                <w:sz w:val="20"/>
                <w:szCs w:val="20"/>
                <w:lang w:val="en-US" w:eastAsia="en-US"/>
              </w:rPr>
            </w:pPr>
          </w:p>
        </w:tc>
      </w:tr>
    </w:tbl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en-US" w:eastAsia="en-US"/>
        </w:rPr>
      </w:pP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en-US" w:eastAsia="en-US"/>
        </w:rPr>
      </w:pP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en-US" w:eastAsia="en-US"/>
        </w:rPr>
      </w:pP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sr-Cyrl-RS" w:eastAsia="en-US"/>
        </w:rPr>
      </w:pPr>
      <w:r w:rsidRPr="000019D5"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en-US" w:eastAsia="en-US"/>
        </w:rPr>
        <w:t>Cost Sharing Budget Details</w:t>
      </w:r>
      <w:r w:rsidRPr="000019D5"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sr-Cyrl-RS" w:eastAsia="en-US"/>
        </w:rPr>
        <w:t>/Детаљи о доприносу</w:t>
      </w:r>
      <w:r w:rsidRPr="000019D5"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en-US" w:eastAsia="en-US"/>
        </w:rPr>
        <w:t>:</w:t>
      </w: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sr-Cyrl-RS" w:eastAsia="en-US"/>
        </w:rPr>
      </w:pP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sr-Cyrl-RS" w:eastAsia="en-US"/>
        </w:rPr>
      </w:pPr>
      <w:r w:rsidRPr="000019D5"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sr-Cyrl-RS" w:eastAsia="en-US"/>
        </w:rPr>
        <w:t>Описати детаљније опрему/ услугу и њену сврху</w:t>
      </w: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u w:val="single"/>
          <w:lang w:val="sr-Cyrl-RS" w:eastAsia="en-US"/>
        </w:rPr>
      </w:pP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lang w:val="en-US" w:eastAsia="en-US"/>
        </w:rPr>
      </w:pPr>
      <w:r w:rsidRPr="000019D5">
        <w:rPr>
          <w:rFonts w:ascii="Verdana" w:eastAsiaTheme="minorHAnsi" w:hAnsi="Verdana" w:cstheme="minorHAnsi"/>
          <w:snapToGrid w:val="0"/>
          <w:sz w:val="20"/>
          <w:szCs w:val="20"/>
          <w:lang w:val="en-US" w:eastAsia="en-US"/>
        </w:rPr>
        <w:t xml:space="preserve">II-1 </w:t>
      </w: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lang w:val="en-US" w:eastAsia="en-US"/>
        </w:rPr>
      </w:pPr>
      <w:r w:rsidRPr="000019D5">
        <w:rPr>
          <w:rFonts w:ascii="Verdana" w:eastAsiaTheme="minorHAnsi" w:hAnsi="Verdana" w:cstheme="minorHAnsi"/>
          <w:snapToGrid w:val="0"/>
          <w:sz w:val="20"/>
          <w:szCs w:val="20"/>
          <w:lang w:val="en-US" w:eastAsia="en-US"/>
        </w:rPr>
        <w:t>II-2</w:t>
      </w: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lang w:val="en-US" w:eastAsia="en-US"/>
        </w:rPr>
      </w:pPr>
      <w:r w:rsidRPr="000019D5">
        <w:rPr>
          <w:rFonts w:ascii="Verdana" w:eastAsiaTheme="minorHAnsi" w:hAnsi="Verdana" w:cstheme="minorHAnsi"/>
          <w:snapToGrid w:val="0"/>
          <w:sz w:val="20"/>
          <w:szCs w:val="20"/>
          <w:lang w:val="en-US" w:eastAsia="en-US"/>
        </w:rPr>
        <w:t>III-1</w:t>
      </w:r>
    </w:p>
    <w:p w:rsidR="000019D5" w:rsidRPr="000019D5" w:rsidRDefault="000019D5" w:rsidP="000019D5">
      <w:pPr>
        <w:spacing w:after="100" w:afterAutospacing="1" w:line="240" w:lineRule="atLeast"/>
        <w:ind w:left="720"/>
        <w:contextualSpacing/>
        <w:jc w:val="both"/>
        <w:rPr>
          <w:rFonts w:ascii="Verdana" w:eastAsiaTheme="minorHAnsi" w:hAnsi="Verdana" w:cstheme="minorHAnsi"/>
          <w:snapToGrid w:val="0"/>
          <w:sz w:val="20"/>
          <w:szCs w:val="20"/>
          <w:lang w:val="en-US" w:eastAsia="en-US"/>
        </w:rPr>
      </w:pPr>
      <w:r w:rsidRPr="000019D5">
        <w:rPr>
          <w:rFonts w:ascii="Verdana" w:eastAsiaTheme="minorHAnsi" w:hAnsi="Verdana" w:cstheme="minorHAnsi"/>
          <w:snapToGrid w:val="0"/>
          <w:sz w:val="20"/>
          <w:szCs w:val="20"/>
          <w:lang w:val="en-US" w:eastAsia="en-US"/>
        </w:rPr>
        <w:t>III-2</w:t>
      </w:r>
    </w:p>
    <w:p w:rsidR="00BB105E" w:rsidRDefault="00BB105E" w:rsidP="000019D5">
      <w:pPr>
        <w:rPr>
          <w:lang w:val="sr-Cyrl-CS"/>
        </w:rPr>
      </w:pPr>
    </w:p>
    <w:p w:rsidR="00EC3F6C" w:rsidRDefault="00EC3F6C" w:rsidP="000019D5">
      <w:pPr>
        <w:rPr>
          <w:lang w:val="sr-Cyrl-CS"/>
        </w:rPr>
      </w:pPr>
    </w:p>
    <w:p w:rsidR="00EC3F6C" w:rsidRDefault="00EC3F6C" w:rsidP="000019D5">
      <w:pPr>
        <w:rPr>
          <w:lang w:val="sr-Cyrl-CS"/>
        </w:rPr>
      </w:pPr>
    </w:p>
    <w:p w:rsidR="00EC3F6C" w:rsidRDefault="00EC3F6C" w:rsidP="000019D5">
      <w:pPr>
        <w:rPr>
          <w:lang w:val="sr-Cyrl-CS"/>
        </w:rPr>
      </w:pPr>
    </w:p>
    <w:p w:rsidR="00EC3F6C" w:rsidRDefault="00EC3F6C" w:rsidP="000019D5">
      <w:pPr>
        <w:rPr>
          <w:lang w:val="sr-Cyrl-CS"/>
        </w:rPr>
      </w:pPr>
    </w:p>
    <w:p w:rsidR="00EC3F6C" w:rsidRDefault="00EC3F6C" w:rsidP="000019D5">
      <w:pPr>
        <w:rPr>
          <w:rFonts w:ascii="Verdana" w:hAnsi="Verdana"/>
          <w:lang w:val="sr-Cyrl-CS"/>
        </w:rPr>
      </w:pPr>
    </w:p>
    <w:p w:rsidR="00EC3F6C" w:rsidRDefault="00EC3F6C" w:rsidP="000019D5">
      <w:pPr>
        <w:rPr>
          <w:rFonts w:ascii="Verdana" w:hAnsi="Verdana"/>
          <w:lang w:val="sr-Cyrl-CS"/>
        </w:rPr>
      </w:pPr>
    </w:p>
    <w:p w:rsidR="00EC3F6C" w:rsidRPr="00EC3F6C" w:rsidRDefault="00EC3F6C" w:rsidP="000019D5">
      <w:pPr>
        <w:rPr>
          <w:rFonts w:ascii="Verdana" w:hAnsi="Verdana"/>
          <w:lang w:val="sr-Cyrl-CS"/>
        </w:rPr>
      </w:pPr>
      <w:r w:rsidRPr="00EC3F6C">
        <w:rPr>
          <w:rFonts w:ascii="Verdana" w:hAnsi="Verdana"/>
          <w:lang w:val="sr-Cyrl-CS"/>
        </w:rPr>
        <w:t>Напомена: Све ставке наведене у табели потребно је оправдати фактуром, уговором или другим документом.</w:t>
      </w:r>
    </w:p>
    <w:sectPr w:rsidR="00EC3F6C" w:rsidRPr="00EC3F6C" w:rsidSect="00C322AE">
      <w:headerReference w:type="default" r:id="rId9"/>
      <w:headerReference w:type="first" r:id="rId10"/>
      <w:footerReference w:type="first" r:id="rId11"/>
      <w:pgSz w:w="16838" w:h="11906" w:orient="landscape"/>
      <w:pgMar w:top="592" w:right="1417" w:bottom="1417" w:left="1417" w:header="426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593F0BA" w15:done="0"/>
  <w15:commentEx w15:paraId="4786FD4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2858" w:rsidRDefault="00692858" w:rsidP="00CA7115">
      <w:pPr>
        <w:spacing w:after="0" w:line="240" w:lineRule="auto"/>
      </w:pPr>
      <w:r>
        <w:separator/>
      </w:r>
    </w:p>
  </w:endnote>
  <w:endnote w:type="continuationSeparator" w:id="0">
    <w:p w:rsidR="00692858" w:rsidRDefault="00692858" w:rsidP="00CA71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13897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1139"/>
      <w:gridCol w:w="6237"/>
      <w:gridCol w:w="4395"/>
      <w:gridCol w:w="2126"/>
    </w:tblGrid>
    <w:tr w:rsidR="00C35B23" w:rsidTr="00C322AE">
      <w:trPr>
        <w:trHeight w:val="845"/>
      </w:trPr>
      <w:tc>
        <w:tcPr>
          <w:tcW w:w="1139" w:type="dxa"/>
          <w:tcMar>
            <w:left w:w="0" w:type="dxa"/>
            <w:right w:w="0" w:type="dxa"/>
          </w:tcMar>
        </w:tcPr>
        <w:p w:rsidR="00C35B23" w:rsidRPr="00E616A1" w:rsidRDefault="00C35B23" w:rsidP="00B24A0D">
          <w:pPr>
            <w:rPr>
              <w:rFonts w:ascii="Verdana" w:hAnsi="Verdana"/>
              <w:sz w:val="28"/>
              <w:szCs w:val="28"/>
            </w:rPr>
          </w:pPr>
          <w:r w:rsidRPr="00E616A1">
            <w:rPr>
              <w:rFonts w:ascii="Verdana" w:hAnsi="Verdana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75AE3E5D" wp14:editId="389B632E">
                <wp:extent cx="576000" cy="576000"/>
                <wp:effectExtent l="0" t="0" r="0" b="0"/>
                <wp:docPr id="51" name="Picture 51" descr="C:\Users\IVANA\AppData\Local\Temp\Rar$DR42.571\Logo\Uzice\RRA (20x20) 300dpi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8" descr="C:\Users\IVANA\AppData\Local\Temp\Rar$DR42.571\Logo\Uzice\RRA (20x20) 300dpi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6000" cy="576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237" w:type="dxa"/>
          <w:tcMar>
            <w:left w:w="0" w:type="dxa"/>
            <w:right w:w="0" w:type="dxa"/>
          </w:tcMar>
          <w:vAlign w:val="center"/>
        </w:tcPr>
        <w:p w:rsidR="00C35B23" w:rsidRPr="00E616A1" w:rsidRDefault="00C35B23" w:rsidP="00B24A0D">
          <w:pPr>
            <w:jc w:val="center"/>
            <w:rPr>
              <w:rFonts w:ascii="Verdana" w:hAnsi="Verdana"/>
              <w:sz w:val="28"/>
              <w:szCs w:val="28"/>
            </w:rPr>
          </w:pPr>
          <w:r>
            <w:rPr>
              <w:rFonts w:ascii="Verdana" w:hAnsi="Verdana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3C38BD0B" wp14:editId="67B926F6">
                <wp:extent cx="1591200" cy="396000"/>
                <wp:effectExtent l="0" t="0" r="0" b="4445"/>
                <wp:docPr id="52" name="Picture 52" descr="D:\Bazice\USAID\IvanaT\Logo\Logo\Leskovac\Leskovac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D:\Bazice\USAID\IvanaT\Logo\Logo\Leskovac\Leskovac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591200" cy="39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95" w:type="dxa"/>
          <w:tcMar>
            <w:left w:w="0" w:type="dxa"/>
            <w:right w:w="0" w:type="dxa"/>
          </w:tcMar>
          <w:vAlign w:val="center"/>
        </w:tcPr>
        <w:p w:rsidR="00C35B23" w:rsidRPr="00E616A1" w:rsidRDefault="00C35B23" w:rsidP="00B24A0D">
          <w:pPr>
            <w:rPr>
              <w:rFonts w:ascii="Verdana" w:hAnsi="Verdana"/>
              <w:sz w:val="28"/>
              <w:szCs w:val="28"/>
            </w:rPr>
          </w:pPr>
          <w:r w:rsidRPr="00E616A1">
            <w:rPr>
              <w:rFonts w:ascii="Verdana" w:hAnsi="Verdana"/>
              <w:noProof/>
              <w:sz w:val="28"/>
              <w:szCs w:val="28"/>
              <w:lang w:val="en-US" w:eastAsia="en-US"/>
            </w:rPr>
            <w:drawing>
              <wp:inline distT="0" distB="0" distL="0" distR="0" wp14:anchorId="45188EA6" wp14:editId="5A2543A1">
                <wp:extent cx="1638000" cy="576000"/>
                <wp:effectExtent l="0" t="0" r="635" b="0"/>
                <wp:docPr id="53" name="Picture 53" descr="D:\Bazice\USAID\IvanaT\Logo\Logo\Kraljevo\LOGO KVRDA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3" descr="D:\Bazice\USAID\IvanaT\Logo\Logo\Kraljevo\LOGO KVRDA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800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  <w:r w:rsidR="00C322AE">
            <w:rPr>
              <w:rFonts w:ascii="Verdana" w:hAnsi="Verdana"/>
              <w:sz w:val="28"/>
              <w:szCs w:val="28"/>
            </w:rPr>
            <w:t xml:space="preserve">    </w:t>
          </w:r>
        </w:p>
      </w:tc>
      <w:tc>
        <w:tcPr>
          <w:tcW w:w="2126" w:type="dxa"/>
          <w:tcMar>
            <w:left w:w="0" w:type="dxa"/>
            <w:right w:w="0" w:type="dxa"/>
          </w:tcMar>
        </w:tcPr>
        <w:p w:rsidR="00C35B23" w:rsidRPr="00E616A1" w:rsidRDefault="00C35B23" w:rsidP="00B24A0D">
          <w:pPr>
            <w:jc w:val="right"/>
            <w:rPr>
              <w:rFonts w:ascii="Verdana" w:hAnsi="Verdana"/>
              <w:sz w:val="28"/>
              <w:szCs w:val="28"/>
            </w:rPr>
          </w:pPr>
          <w:r w:rsidRPr="00E616A1">
            <w:rPr>
              <w:noProof/>
              <w:sz w:val="24"/>
              <w:szCs w:val="24"/>
              <w:lang w:val="en-US" w:eastAsia="en-US"/>
            </w:rPr>
            <w:drawing>
              <wp:inline distT="0" distB="0" distL="0" distR="0" wp14:anchorId="62A062B5" wp14:editId="3DF7B72F">
                <wp:extent cx="820800" cy="576000"/>
                <wp:effectExtent l="0" t="0" r="0" b="0"/>
                <wp:docPr id="54" name="Picture 5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20800" cy="576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C35B23" w:rsidRPr="00C35B23" w:rsidRDefault="00C35B23" w:rsidP="00C35B23">
    <w:pPr>
      <w:spacing w:after="0" w:line="240" w:lineRule="auto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2858" w:rsidRDefault="00692858" w:rsidP="00CA7115">
      <w:pPr>
        <w:spacing w:after="0" w:line="240" w:lineRule="auto"/>
      </w:pPr>
      <w:r>
        <w:separator/>
      </w:r>
    </w:p>
  </w:footnote>
  <w:footnote w:type="continuationSeparator" w:id="0">
    <w:p w:rsidR="00692858" w:rsidRDefault="00692858" w:rsidP="00CA71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7E68" w:rsidRPr="008D79A0" w:rsidRDefault="001B7E68" w:rsidP="001B7E68">
    <w:pPr>
      <w:pStyle w:val="Header"/>
      <w:jc w:val="center"/>
      <w:rPr>
        <w:b/>
        <w:i/>
      </w:rPr>
    </w:pPr>
    <w:r w:rsidRPr="008D79A0">
      <w:rPr>
        <w:b/>
        <w:i/>
      </w:rPr>
      <w:t>Од америчког народа у сарадњи са Владом Републике Србије</w:t>
    </w:r>
  </w:p>
  <w:p w:rsidR="00476A1F" w:rsidRDefault="001B7E68" w:rsidP="001B7E68">
    <w:pPr>
      <w:pStyle w:val="Header"/>
      <w:jc w:val="center"/>
      <w:rPr>
        <w:sz w:val="16"/>
        <w:szCs w:val="16"/>
        <w:lang w:val="sr-Cyrl-RS"/>
      </w:rPr>
    </w:pPr>
    <w:r w:rsidRPr="008D79A0">
      <w:rPr>
        <w:b/>
        <w:i/>
      </w:rPr>
      <w:t>кроз Националну агенцију за регионални развој</w:t>
    </w:r>
  </w:p>
  <w:p w:rsidR="001B7E68" w:rsidRPr="001B7E68" w:rsidRDefault="001B7E68">
    <w:pPr>
      <w:pStyle w:val="Header"/>
      <w:rPr>
        <w:sz w:val="16"/>
        <w:szCs w:val="16"/>
        <w:lang w:val="sr-Cyrl-RS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616A1" w:rsidRPr="00885018" w:rsidRDefault="00885018" w:rsidP="000019D5">
    <w:pPr>
      <w:pStyle w:val="Header"/>
      <w:jc w:val="right"/>
      <w:rPr>
        <w:rFonts w:ascii="Times New Roman" w:hAnsi="Times New Roman" w:cs="Times New Roman"/>
        <w:b/>
        <w:i/>
        <w:sz w:val="24"/>
        <w:szCs w:val="20"/>
        <w:lang w:val="sr-Cyrl-CS"/>
      </w:rPr>
    </w:pPr>
    <w:r w:rsidRPr="002C0E45">
      <w:rPr>
        <w:rFonts w:ascii="Calibri" w:eastAsia="Times New Roman" w:hAnsi="Calibri" w:cs="Times New Roman"/>
        <w:noProof/>
        <w:lang w:val="en-US" w:eastAsia="en-US"/>
      </w:rPr>
      <w:drawing>
        <wp:inline distT="0" distB="0" distL="0" distR="0" wp14:anchorId="6DC2609E" wp14:editId="550180A3">
          <wp:extent cx="7548113" cy="1060901"/>
          <wp:effectExtent l="0" t="0" r="0" b="6350"/>
          <wp:docPr id="2" name="Picture 1" descr="Slika_S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_SR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56424" cy="106206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019D5" w:rsidRPr="00885018">
      <w:rPr>
        <w:rFonts w:ascii="Times New Roman" w:hAnsi="Times New Roman" w:cs="Times New Roman"/>
        <w:b/>
        <w:i/>
        <w:sz w:val="24"/>
        <w:szCs w:val="20"/>
        <w:lang w:val="sr-Cyrl-CS"/>
      </w:rPr>
      <w:t>Образац 4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11.55pt;height:11.55pt" o:bullet="t">
        <v:imagedata r:id="rId1" o:title="mso22B2"/>
      </v:shape>
    </w:pict>
  </w:numPicBullet>
  <w:abstractNum w:abstractNumId="0">
    <w:nsid w:val="084C0B74"/>
    <w:multiLevelType w:val="hybridMultilevel"/>
    <w:tmpl w:val="34786AF2"/>
    <w:lvl w:ilvl="0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FAB3CC7"/>
    <w:multiLevelType w:val="hybridMultilevel"/>
    <w:tmpl w:val="DA963B20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631242"/>
    <w:multiLevelType w:val="hybridMultilevel"/>
    <w:tmpl w:val="4670B268"/>
    <w:lvl w:ilvl="0" w:tplc="241A000F">
      <w:start w:val="1"/>
      <w:numFmt w:val="decimal"/>
      <w:lvlText w:val="%1."/>
      <w:lvlJc w:val="left"/>
      <w:pPr>
        <w:ind w:left="1440" w:hanging="360"/>
      </w:pPr>
    </w:lvl>
    <w:lvl w:ilvl="1" w:tplc="241A0019" w:tentative="1">
      <w:start w:val="1"/>
      <w:numFmt w:val="lowerLetter"/>
      <w:lvlText w:val="%2."/>
      <w:lvlJc w:val="left"/>
      <w:pPr>
        <w:ind w:left="2160" w:hanging="360"/>
      </w:pPr>
    </w:lvl>
    <w:lvl w:ilvl="2" w:tplc="241A001B" w:tentative="1">
      <w:start w:val="1"/>
      <w:numFmt w:val="lowerRoman"/>
      <w:lvlText w:val="%3."/>
      <w:lvlJc w:val="right"/>
      <w:pPr>
        <w:ind w:left="2880" w:hanging="180"/>
      </w:pPr>
    </w:lvl>
    <w:lvl w:ilvl="3" w:tplc="241A000F" w:tentative="1">
      <w:start w:val="1"/>
      <w:numFmt w:val="decimal"/>
      <w:lvlText w:val="%4."/>
      <w:lvlJc w:val="left"/>
      <w:pPr>
        <w:ind w:left="3600" w:hanging="360"/>
      </w:pPr>
    </w:lvl>
    <w:lvl w:ilvl="4" w:tplc="241A0019" w:tentative="1">
      <w:start w:val="1"/>
      <w:numFmt w:val="lowerLetter"/>
      <w:lvlText w:val="%5."/>
      <w:lvlJc w:val="left"/>
      <w:pPr>
        <w:ind w:left="4320" w:hanging="360"/>
      </w:pPr>
    </w:lvl>
    <w:lvl w:ilvl="5" w:tplc="241A001B" w:tentative="1">
      <w:start w:val="1"/>
      <w:numFmt w:val="lowerRoman"/>
      <w:lvlText w:val="%6."/>
      <w:lvlJc w:val="right"/>
      <w:pPr>
        <w:ind w:left="5040" w:hanging="180"/>
      </w:pPr>
    </w:lvl>
    <w:lvl w:ilvl="6" w:tplc="241A000F" w:tentative="1">
      <w:start w:val="1"/>
      <w:numFmt w:val="decimal"/>
      <w:lvlText w:val="%7."/>
      <w:lvlJc w:val="left"/>
      <w:pPr>
        <w:ind w:left="5760" w:hanging="360"/>
      </w:pPr>
    </w:lvl>
    <w:lvl w:ilvl="7" w:tplc="241A0019" w:tentative="1">
      <w:start w:val="1"/>
      <w:numFmt w:val="lowerLetter"/>
      <w:lvlText w:val="%8."/>
      <w:lvlJc w:val="left"/>
      <w:pPr>
        <w:ind w:left="6480" w:hanging="360"/>
      </w:pPr>
    </w:lvl>
    <w:lvl w:ilvl="8" w:tplc="2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29431C3"/>
    <w:multiLevelType w:val="hybridMultilevel"/>
    <w:tmpl w:val="C138FD30"/>
    <w:lvl w:ilvl="0" w:tplc="241A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FD1BDB"/>
    <w:multiLevelType w:val="multilevel"/>
    <w:tmpl w:val="241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5">
    <w:nsid w:val="2D401F02"/>
    <w:multiLevelType w:val="hybridMultilevel"/>
    <w:tmpl w:val="B2F25CD4"/>
    <w:lvl w:ilvl="0" w:tplc="241A000F">
      <w:start w:val="1"/>
      <w:numFmt w:val="decimal"/>
      <w:lvlText w:val="%1."/>
      <w:lvlJc w:val="left"/>
      <w:pPr>
        <w:ind w:left="803" w:hanging="360"/>
      </w:pPr>
    </w:lvl>
    <w:lvl w:ilvl="1" w:tplc="241A0019" w:tentative="1">
      <w:start w:val="1"/>
      <w:numFmt w:val="lowerLetter"/>
      <w:lvlText w:val="%2."/>
      <w:lvlJc w:val="left"/>
      <w:pPr>
        <w:ind w:left="1523" w:hanging="360"/>
      </w:pPr>
    </w:lvl>
    <w:lvl w:ilvl="2" w:tplc="241A001B" w:tentative="1">
      <w:start w:val="1"/>
      <w:numFmt w:val="lowerRoman"/>
      <w:lvlText w:val="%3."/>
      <w:lvlJc w:val="right"/>
      <w:pPr>
        <w:ind w:left="2243" w:hanging="180"/>
      </w:pPr>
    </w:lvl>
    <w:lvl w:ilvl="3" w:tplc="241A000F" w:tentative="1">
      <w:start w:val="1"/>
      <w:numFmt w:val="decimal"/>
      <w:lvlText w:val="%4."/>
      <w:lvlJc w:val="left"/>
      <w:pPr>
        <w:ind w:left="2963" w:hanging="360"/>
      </w:pPr>
    </w:lvl>
    <w:lvl w:ilvl="4" w:tplc="241A0019" w:tentative="1">
      <w:start w:val="1"/>
      <w:numFmt w:val="lowerLetter"/>
      <w:lvlText w:val="%5."/>
      <w:lvlJc w:val="left"/>
      <w:pPr>
        <w:ind w:left="3683" w:hanging="360"/>
      </w:pPr>
    </w:lvl>
    <w:lvl w:ilvl="5" w:tplc="241A001B" w:tentative="1">
      <w:start w:val="1"/>
      <w:numFmt w:val="lowerRoman"/>
      <w:lvlText w:val="%6."/>
      <w:lvlJc w:val="right"/>
      <w:pPr>
        <w:ind w:left="4403" w:hanging="180"/>
      </w:pPr>
    </w:lvl>
    <w:lvl w:ilvl="6" w:tplc="241A000F" w:tentative="1">
      <w:start w:val="1"/>
      <w:numFmt w:val="decimal"/>
      <w:lvlText w:val="%7."/>
      <w:lvlJc w:val="left"/>
      <w:pPr>
        <w:ind w:left="5123" w:hanging="360"/>
      </w:pPr>
    </w:lvl>
    <w:lvl w:ilvl="7" w:tplc="241A0019" w:tentative="1">
      <w:start w:val="1"/>
      <w:numFmt w:val="lowerLetter"/>
      <w:lvlText w:val="%8."/>
      <w:lvlJc w:val="left"/>
      <w:pPr>
        <w:ind w:left="5843" w:hanging="360"/>
      </w:pPr>
    </w:lvl>
    <w:lvl w:ilvl="8" w:tplc="241A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6">
    <w:nsid w:val="34927A21"/>
    <w:multiLevelType w:val="hybridMultilevel"/>
    <w:tmpl w:val="2BD622F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A8C4227"/>
    <w:multiLevelType w:val="hybridMultilevel"/>
    <w:tmpl w:val="1DE8A87A"/>
    <w:lvl w:ilvl="0" w:tplc="241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F63C1D"/>
    <w:multiLevelType w:val="hybridMultilevel"/>
    <w:tmpl w:val="D0DC1AE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9912464"/>
    <w:multiLevelType w:val="hybridMultilevel"/>
    <w:tmpl w:val="B70E0BD2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F9876A7"/>
    <w:multiLevelType w:val="hybridMultilevel"/>
    <w:tmpl w:val="88047750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8"/>
  </w:num>
  <w:num w:numId="5">
    <w:abstractNumId w:val="5"/>
  </w:num>
  <w:num w:numId="6">
    <w:abstractNumId w:val="6"/>
  </w:num>
  <w:num w:numId="7">
    <w:abstractNumId w:val="1"/>
  </w:num>
  <w:num w:numId="8">
    <w:abstractNumId w:val="9"/>
  </w:num>
  <w:num w:numId="9">
    <w:abstractNumId w:val="10"/>
  </w:num>
  <w:num w:numId="10">
    <w:abstractNumId w:val="3"/>
  </w:num>
  <w:num w:numId="11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onja Manojlovic">
    <w15:presenceInfo w15:providerId="AD" w15:userId="S-1-5-21-4050759909-3664763262-737125257-12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attachedTemplate r:id="rId1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A0D"/>
    <w:rsid w:val="000019D5"/>
    <w:rsid w:val="00010209"/>
    <w:rsid w:val="00013037"/>
    <w:rsid w:val="0002115B"/>
    <w:rsid w:val="00023A6F"/>
    <w:rsid w:val="00043F7B"/>
    <w:rsid w:val="000442D1"/>
    <w:rsid w:val="00044B6F"/>
    <w:rsid w:val="00044E59"/>
    <w:rsid w:val="00055910"/>
    <w:rsid w:val="00072ADC"/>
    <w:rsid w:val="000A202C"/>
    <w:rsid w:val="000C2C6D"/>
    <w:rsid w:val="000C604D"/>
    <w:rsid w:val="000D2E4F"/>
    <w:rsid w:val="000D76F0"/>
    <w:rsid w:val="000E0618"/>
    <w:rsid w:val="000E6DB3"/>
    <w:rsid w:val="000F6009"/>
    <w:rsid w:val="00125C62"/>
    <w:rsid w:val="00131DE8"/>
    <w:rsid w:val="0014142A"/>
    <w:rsid w:val="00143214"/>
    <w:rsid w:val="00145781"/>
    <w:rsid w:val="00155E20"/>
    <w:rsid w:val="00175B70"/>
    <w:rsid w:val="001842C5"/>
    <w:rsid w:val="001955C2"/>
    <w:rsid w:val="001B1EC6"/>
    <w:rsid w:val="001B37DD"/>
    <w:rsid w:val="001B516B"/>
    <w:rsid w:val="001B7E68"/>
    <w:rsid w:val="001C608D"/>
    <w:rsid w:val="001E26D3"/>
    <w:rsid w:val="00223417"/>
    <w:rsid w:val="00224361"/>
    <w:rsid w:val="00224576"/>
    <w:rsid w:val="00234913"/>
    <w:rsid w:val="002558AD"/>
    <w:rsid w:val="00260C96"/>
    <w:rsid w:val="00266925"/>
    <w:rsid w:val="002702E6"/>
    <w:rsid w:val="002A33FB"/>
    <w:rsid w:val="002B0F75"/>
    <w:rsid w:val="002C49B3"/>
    <w:rsid w:val="002D0729"/>
    <w:rsid w:val="002D12DD"/>
    <w:rsid w:val="002D24F9"/>
    <w:rsid w:val="002E3B43"/>
    <w:rsid w:val="002F0FCE"/>
    <w:rsid w:val="00303527"/>
    <w:rsid w:val="00323D6B"/>
    <w:rsid w:val="00327BD1"/>
    <w:rsid w:val="00333E56"/>
    <w:rsid w:val="0033640C"/>
    <w:rsid w:val="00337DC2"/>
    <w:rsid w:val="00340C94"/>
    <w:rsid w:val="0034464E"/>
    <w:rsid w:val="00351B07"/>
    <w:rsid w:val="00352098"/>
    <w:rsid w:val="00363778"/>
    <w:rsid w:val="003651C3"/>
    <w:rsid w:val="0037136D"/>
    <w:rsid w:val="00387E8F"/>
    <w:rsid w:val="003D4F42"/>
    <w:rsid w:val="003D6B3B"/>
    <w:rsid w:val="003E48F6"/>
    <w:rsid w:val="003E5CB7"/>
    <w:rsid w:val="00404121"/>
    <w:rsid w:val="004068CC"/>
    <w:rsid w:val="00416B2A"/>
    <w:rsid w:val="004172A6"/>
    <w:rsid w:val="00441601"/>
    <w:rsid w:val="004510FF"/>
    <w:rsid w:val="00465AE5"/>
    <w:rsid w:val="00467709"/>
    <w:rsid w:val="00472AE6"/>
    <w:rsid w:val="00476A1F"/>
    <w:rsid w:val="00484CAB"/>
    <w:rsid w:val="00490246"/>
    <w:rsid w:val="00494142"/>
    <w:rsid w:val="004A0903"/>
    <w:rsid w:val="004A140C"/>
    <w:rsid w:val="004A225D"/>
    <w:rsid w:val="004C6B5F"/>
    <w:rsid w:val="004C7310"/>
    <w:rsid w:val="004D134B"/>
    <w:rsid w:val="004D3E27"/>
    <w:rsid w:val="004D685E"/>
    <w:rsid w:val="004D7828"/>
    <w:rsid w:val="004E3620"/>
    <w:rsid w:val="004F27F1"/>
    <w:rsid w:val="004F64E2"/>
    <w:rsid w:val="0050579F"/>
    <w:rsid w:val="00511816"/>
    <w:rsid w:val="00514B50"/>
    <w:rsid w:val="005342CD"/>
    <w:rsid w:val="00564840"/>
    <w:rsid w:val="005663E6"/>
    <w:rsid w:val="0058444F"/>
    <w:rsid w:val="0059164E"/>
    <w:rsid w:val="00593442"/>
    <w:rsid w:val="005A1B77"/>
    <w:rsid w:val="005A1FA0"/>
    <w:rsid w:val="005B00DF"/>
    <w:rsid w:val="005B6DDB"/>
    <w:rsid w:val="005D0C1D"/>
    <w:rsid w:val="005E3957"/>
    <w:rsid w:val="005E515A"/>
    <w:rsid w:val="005F7F92"/>
    <w:rsid w:val="00603A19"/>
    <w:rsid w:val="00611606"/>
    <w:rsid w:val="0065434B"/>
    <w:rsid w:val="0066181B"/>
    <w:rsid w:val="00684A7B"/>
    <w:rsid w:val="00691B44"/>
    <w:rsid w:val="00692858"/>
    <w:rsid w:val="00692B8F"/>
    <w:rsid w:val="00696DFE"/>
    <w:rsid w:val="006A04C7"/>
    <w:rsid w:val="006A2560"/>
    <w:rsid w:val="006B41B0"/>
    <w:rsid w:val="006E7496"/>
    <w:rsid w:val="006F1E70"/>
    <w:rsid w:val="006F22C1"/>
    <w:rsid w:val="0070262A"/>
    <w:rsid w:val="0070758F"/>
    <w:rsid w:val="00735E1B"/>
    <w:rsid w:val="0074392F"/>
    <w:rsid w:val="00762464"/>
    <w:rsid w:val="00777BE3"/>
    <w:rsid w:val="00786AE7"/>
    <w:rsid w:val="00792A22"/>
    <w:rsid w:val="007937AF"/>
    <w:rsid w:val="007A1E0D"/>
    <w:rsid w:val="007A2086"/>
    <w:rsid w:val="007A2A40"/>
    <w:rsid w:val="007B4FAF"/>
    <w:rsid w:val="007C384B"/>
    <w:rsid w:val="007E6359"/>
    <w:rsid w:val="007E7220"/>
    <w:rsid w:val="007F7D7F"/>
    <w:rsid w:val="00805C19"/>
    <w:rsid w:val="00811319"/>
    <w:rsid w:val="00814A7B"/>
    <w:rsid w:val="00823EBB"/>
    <w:rsid w:val="008312EB"/>
    <w:rsid w:val="00840BF4"/>
    <w:rsid w:val="00844124"/>
    <w:rsid w:val="00844DDE"/>
    <w:rsid w:val="00852D98"/>
    <w:rsid w:val="008547D6"/>
    <w:rsid w:val="008552C4"/>
    <w:rsid w:val="00861764"/>
    <w:rsid w:val="008647B6"/>
    <w:rsid w:val="00875DC1"/>
    <w:rsid w:val="00885018"/>
    <w:rsid w:val="00891522"/>
    <w:rsid w:val="00891C13"/>
    <w:rsid w:val="008B162E"/>
    <w:rsid w:val="008B1739"/>
    <w:rsid w:val="008C2220"/>
    <w:rsid w:val="008D79A0"/>
    <w:rsid w:val="008E4418"/>
    <w:rsid w:val="008E45C5"/>
    <w:rsid w:val="008E76F5"/>
    <w:rsid w:val="00904FEB"/>
    <w:rsid w:val="009368BC"/>
    <w:rsid w:val="0094030F"/>
    <w:rsid w:val="009558DD"/>
    <w:rsid w:val="009714C1"/>
    <w:rsid w:val="0098156F"/>
    <w:rsid w:val="0098684F"/>
    <w:rsid w:val="00991F91"/>
    <w:rsid w:val="009C3330"/>
    <w:rsid w:val="009F09C0"/>
    <w:rsid w:val="009F7829"/>
    <w:rsid w:val="00A01CC1"/>
    <w:rsid w:val="00A179D6"/>
    <w:rsid w:val="00A274D2"/>
    <w:rsid w:val="00A42192"/>
    <w:rsid w:val="00A42770"/>
    <w:rsid w:val="00A61903"/>
    <w:rsid w:val="00A65DE8"/>
    <w:rsid w:val="00A660AA"/>
    <w:rsid w:val="00A73B1E"/>
    <w:rsid w:val="00A85E61"/>
    <w:rsid w:val="00A96498"/>
    <w:rsid w:val="00AA6EBD"/>
    <w:rsid w:val="00AD5353"/>
    <w:rsid w:val="00AE39A5"/>
    <w:rsid w:val="00AF38CE"/>
    <w:rsid w:val="00AF51C2"/>
    <w:rsid w:val="00B068B8"/>
    <w:rsid w:val="00B06C39"/>
    <w:rsid w:val="00B13305"/>
    <w:rsid w:val="00B141D7"/>
    <w:rsid w:val="00B157F0"/>
    <w:rsid w:val="00B24A0D"/>
    <w:rsid w:val="00B25005"/>
    <w:rsid w:val="00B34F3E"/>
    <w:rsid w:val="00B40EEB"/>
    <w:rsid w:val="00B54CDF"/>
    <w:rsid w:val="00B679A6"/>
    <w:rsid w:val="00B72FC2"/>
    <w:rsid w:val="00B918E2"/>
    <w:rsid w:val="00B94708"/>
    <w:rsid w:val="00B972B4"/>
    <w:rsid w:val="00BA56BA"/>
    <w:rsid w:val="00BB105E"/>
    <w:rsid w:val="00BB218D"/>
    <w:rsid w:val="00BB606E"/>
    <w:rsid w:val="00BD7833"/>
    <w:rsid w:val="00BE2871"/>
    <w:rsid w:val="00BF0F35"/>
    <w:rsid w:val="00BF42E4"/>
    <w:rsid w:val="00C115ED"/>
    <w:rsid w:val="00C23757"/>
    <w:rsid w:val="00C242F4"/>
    <w:rsid w:val="00C2535A"/>
    <w:rsid w:val="00C31271"/>
    <w:rsid w:val="00C31291"/>
    <w:rsid w:val="00C322AE"/>
    <w:rsid w:val="00C35B23"/>
    <w:rsid w:val="00C3691F"/>
    <w:rsid w:val="00C41374"/>
    <w:rsid w:val="00C42682"/>
    <w:rsid w:val="00C433F5"/>
    <w:rsid w:val="00C46D72"/>
    <w:rsid w:val="00C64AAF"/>
    <w:rsid w:val="00C65E40"/>
    <w:rsid w:val="00C66F2B"/>
    <w:rsid w:val="00C973F5"/>
    <w:rsid w:val="00CA7115"/>
    <w:rsid w:val="00CD1216"/>
    <w:rsid w:val="00CD5E7F"/>
    <w:rsid w:val="00CF060C"/>
    <w:rsid w:val="00CF1327"/>
    <w:rsid w:val="00D22973"/>
    <w:rsid w:val="00D2302D"/>
    <w:rsid w:val="00D25F17"/>
    <w:rsid w:val="00D27327"/>
    <w:rsid w:val="00D34FF8"/>
    <w:rsid w:val="00D375E4"/>
    <w:rsid w:val="00D60DEE"/>
    <w:rsid w:val="00D655B0"/>
    <w:rsid w:val="00D91D07"/>
    <w:rsid w:val="00DA0CAA"/>
    <w:rsid w:val="00DA3F5D"/>
    <w:rsid w:val="00DA62DF"/>
    <w:rsid w:val="00DB0CED"/>
    <w:rsid w:val="00DB62AC"/>
    <w:rsid w:val="00DD3323"/>
    <w:rsid w:val="00DD5FF9"/>
    <w:rsid w:val="00DF1503"/>
    <w:rsid w:val="00E039E2"/>
    <w:rsid w:val="00E04466"/>
    <w:rsid w:val="00E04F36"/>
    <w:rsid w:val="00E07F50"/>
    <w:rsid w:val="00E2360C"/>
    <w:rsid w:val="00E24544"/>
    <w:rsid w:val="00E257FE"/>
    <w:rsid w:val="00E33BC0"/>
    <w:rsid w:val="00E4281A"/>
    <w:rsid w:val="00E528AE"/>
    <w:rsid w:val="00E616A1"/>
    <w:rsid w:val="00E75631"/>
    <w:rsid w:val="00EC29AE"/>
    <w:rsid w:val="00EC3F6C"/>
    <w:rsid w:val="00ED5ECD"/>
    <w:rsid w:val="00EE54E4"/>
    <w:rsid w:val="00EF1081"/>
    <w:rsid w:val="00EF7AFE"/>
    <w:rsid w:val="00F15CD1"/>
    <w:rsid w:val="00F464DD"/>
    <w:rsid w:val="00F73FD7"/>
    <w:rsid w:val="00F978DD"/>
    <w:rsid w:val="00FA24A5"/>
    <w:rsid w:val="00FC56C2"/>
    <w:rsid w:val="00FE6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44E483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6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7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115"/>
  </w:style>
  <w:style w:type="paragraph" w:styleId="Footer">
    <w:name w:val="footer"/>
    <w:basedOn w:val="Normal"/>
    <w:link w:val="FooterChar"/>
    <w:uiPriority w:val="99"/>
    <w:unhideWhenUsed/>
    <w:rsid w:val="00CA7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115"/>
  </w:style>
  <w:style w:type="character" w:styleId="CommentReference">
    <w:name w:val="annotation reference"/>
    <w:basedOn w:val="DefaultParagraphFont"/>
    <w:uiPriority w:val="99"/>
    <w:semiHidden/>
    <w:unhideWhenUsed/>
    <w:rsid w:val="00EE54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54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54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4E4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105E"/>
    <w:pPr>
      <w:spacing w:after="0" w:line="240" w:lineRule="auto"/>
    </w:pPr>
    <w:rPr>
      <w:rFonts w:cstheme="minorHAns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B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312E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27BD1"/>
    <w:pPr>
      <w:spacing w:after="0" w:afterAutospacing="1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7BD1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27BD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F0F3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F06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60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CA7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A7115"/>
  </w:style>
  <w:style w:type="paragraph" w:styleId="Footer">
    <w:name w:val="footer"/>
    <w:basedOn w:val="Normal"/>
    <w:link w:val="FooterChar"/>
    <w:uiPriority w:val="99"/>
    <w:unhideWhenUsed/>
    <w:rsid w:val="00CA71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A7115"/>
  </w:style>
  <w:style w:type="character" w:styleId="CommentReference">
    <w:name w:val="annotation reference"/>
    <w:basedOn w:val="DefaultParagraphFont"/>
    <w:uiPriority w:val="99"/>
    <w:semiHidden/>
    <w:unhideWhenUsed/>
    <w:rsid w:val="00EE54E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54E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E54E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54E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54E4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59"/>
    <w:rsid w:val="00BB105E"/>
    <w:pPr>
      <w:spacing w:after="0" w:line="240" w:lineRule="auto"/>
    </w:pPr>
    <w:rPr>
      <w:rFonts w:cstheme="minorHAnsi"/>
      <w:sz w:val="20"/>
      <w:szCs w:val="20"/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59"/>
    <w:rsid w:val="00BB105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8312EB"/>
    <w:rPr>
      <w:color w:val="0000FF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27BD1"/>
    <w:pPr>
      <w:spacing w:after="0" w:afterAutospacing="1" w:line="240" w:lineRule="auto"/>
    </w:pPr>
    <w:rPr>
      <w:rFonts w:eastAsiaTheme="minorHAnsi"/>
      <w:sz w:val="20"/>
      <w:szCs w:val="20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27BD1"/>
    <w:rPr>
      <w:rFonts w:eastAsiaTheme="minorHAnsi"/>
      <w:sz w:val="20"/>
      <w:szCs w:val="20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327BD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1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2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1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272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3478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6298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0280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9243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768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4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58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878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54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566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32164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5953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23550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966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3230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217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362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07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09563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71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8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742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9806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3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3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microsoft.com/office/2011/relationships/commentsExtended" Target="commentsExtended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gif"/><Relationship Id="rId2" Type="http://schemas.openxmlformats.org/officeDocument/2006/relationships/image" Target="media/image4.jpeg"/><Relationship Id="rId1" Type="http://schemas.openxmlformats.org/officeDocument/2006/relationships/image" Target="media/image3.jpeg"/><Relationship Id="rId4" Type="http://schemas.openxmlformats.org/officeDocument/2006/relationships/image" Target="media/image6.e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onnectionLT1\AppData\Local\Microsoft\Windows\Temporary%20Internet%20Files\Content.Outlook\U2AEC6DR\PSD%20%20doc%20srp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A5BD71-6C9D-4D03-98D0-5CC378BABA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PSD  doc srp</Template>
  <TotalTime>37</TotalTime>
  <Pages>2</Pages>
  <Words>370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ConnectionLT1</dc:creator>
  <cp:keywords/>
  <dc:description/>
  <cp:lastModifiedBy>Your User Name</cp:lastModifiedBy>
  <cp:revision>10</cp:revision>
  <cp:lastPrinted>2014-05-05T09:52:00Z</cp:lastPrinted>
  <dcterms:created xsi:type="dcterms:W3CDTF">2014-02-03T12:55:00Z</dcterms:created>
  <dcterms:modified xsi:type="dcterms:W3CDTF">2016-09-30T13:49:00Z</dcterms:modified>
</cp:coreProperties>
</file>